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D4072" w14:textId="4C6166CB" w:rsidR="000F7ECB" w:rsidRPr="00222D66" w:rsidRDefault="00B42680" w:rsidP="000F7ECB">
      <w:pPr>
        <w:pStyle w:val="Header"/>
        <w:tabs>
          <w:tab w:val="right" w:pos="9498"/>
        </w:tabs>
        <w:rPr>
          <w:rFonts w:cs="Arial"/>
          <w:bCs/>
          <w:sz w:val="22"/>
        </w:rPr>
      </w:pPr>
      <w:r w:rsidRPr="00F21C53">
        <w:rPr>
          <w:rFonts w:cs="Arial"/>
          <w:bCs/>
          <w:sz w:val="22"/>
        </w:rPr>
        <w:t>3GPP TSG-SA4-e (AH) Audio SWG post 12</w:t>
      </w:r>
      <w:r>
        <w:rPr>
          <w:rFonts w:cs="Arial"/>
          <w:bCs/>
          <w:sz w:val="22"/>
        </w:rPr>
        <w:t>2</w:t>
      </w:r>
      <w:r w:rsidR="000F7ECB" w:rsidRPr="00222D66">
        <w:rPr>
          <w:rFonts w:cs="Arial"/>
          <w:bCs/>
          <w:sz w:val="22"/>
        </w:rPr>
        <w:tab/>
        <w:t xml:space="preserve">Tdoc </w:t>
      </w:r>
      <w:r w:rsidR="00A06763" w:rsidRPr="00A06763">
        <w:rPr>
          <w:rFonts w:cs="Arial"/>
          <w:bCs/>
          <w:color w:val="2F5496"/>
          <w:sz w:val="22"/>
        </w:rPr>
        <w:t>S4aA230040</w:t>
      </w:r>
    </w:p>
    <w:p w14:paraId="014E2E82" w14:textId="5CAE479E" w:rsidR="000F7ECB" w:rsidRPr="00DC278D" w:rsidRDefault="00CC24BF" w:rsidP="000F7ECB">
      <w:pPr>
        <w:pStyle w:val="Header"/>
        <w:tabs>
          <w:tab w:val="right" w:pos="9639"/>
        </w:tabs>
        <w:rPr>
          <w:rFonts w:cs="Arial"/>
          <w:bCs/>
          <w:color w:val="4472C4"/>
          <w:sz w:val="22"/>
        </w:rPr>
      </w:pPr>
      <w:r>
        <w:rPr>
          <w:rFonts w:cs="Arial"/>
          <w:bCs/>
          <w:color w:val="2F5496"/>
          <w:sz w:val="22"/>
        </w:rPr>
        <w:t>24</w:t>
      </w:r>
      <w:r w:rsidRPr="002E527B">
        <w:rPr>
          <w:rFonts w:cs="Arial"/>
          <w:bCs/>
          <w:color w:val="2F5496"/>
          <w:sz w:val="22"/>
        </w:rPr>
        <w:t>,</w:t>
      </w:r>
      <w:r>
        <w:rPr>
          <w:rFonts w:cs="Arial"/>
          <w:bCs/>
          <w:color w:val="2F5496"/>
          <w:sz w:val="22"/>
        </w:rPr>
        <w:t>March</w:t>
      </w:r>
      <w:r w:rsidRPr="002E527B">
        <w:rPr>
          <w:rFonts w:cs="Arial"/>
          <w:bCs/>
          <w:color w:val="2F5496"/>
          <w:sz w:val="22"/>
        </w:rPr>
        <w:t xml:space="preserve"> </w:t>
      </w:r>
      <w:r w:rsidRPr="00222D66">
        <w:rPr>
          <w:rFonts w:cs="Arial"/>
          <w:bCs/>
          <w:sz w:val="22"/>
        </w:rPr>
        <w:t>,</w:t>
      </w:r>
      <w:r>
        <w:rPr>
          <w:rFonts w:cs="Arial"/>
          <w:bCs/>
          <w:color w:val="2F5496"/>
          <w:sz w:val="22"/>
        </w:rPr>
        <w:t xml:space="preserve">2023 </w:t>
      </w:r>
      <w:r w:rsidRPr="007A2E4A">
        <w:rPr>
          <w:rFonts w:cs="Arial"/>
          <w:bCs/>
          <w:color w:val="2F5496"/>
          <w:sz w:val="22"/>
        </w:rPr>
        <w:t xml:space="preserve">  </w:t>
      </w:r>
      <w:r w:rsidR="000F7ECB" w:rsidRPr="00DC278D">
        <w:rPr>
          <w:rFonts w:cs="Arial"/>
          <w:bCs/>
          <w:color w:val="4472C4"/>
          <w:sz w:val="22"/>
        </w:rPr>
        <w:br/>
      </w:r>
      <w:r w:rsidR="000F7ECB" w:rsidRPr="00DC278D">
        <w:rPr>
          <w:rFonts w:cs="Arial"/>
          <w:bCs/>
          <w:color w:val="4472C4"/>
          <w:sz w:val="22"/>
        </w:rPr>
        <w:br/>
      </w:r>
    </w:p>
    <w:p w14:paraId="2F5AE394" w14:textId="0CCE9656"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00A83EFD" w:rsidRPr="00A83EFD">
        <w:rPr>
          <w:rFonts w:ascii="Arial" w:hAnsi="Arial" w:cs="Arial"/>
          <w:b/>
        </w:rPr>
        <w:t>Components used in audio capture</w:t>
      </w:r>
      <w:r w:rsidR="00222D66">
        <w:rPr>
          <w:rFonts w:ascii="Arial" w:hAnsi="Arial" w:cs="Arial"/>
          <w:b/>
          <w:color w:val="0000FF"/>
        </w:rPr>
        <w:br/>
      </w:r>
    </w:p>
    <w:p w14:paraId="4CD98101" w14:textId="1D3E5B21"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E9488E" w:rsidRPr="0042051B">
        <w:rPr>
          <w:rFonts w:ascii="Arial" w:hAnsi="Arial" w:cs="Arial"/>
          <w:b/>
        </w:rPr>
        <w:t>Xiaomi, BUPT</w:t>
      </w:r>
      <w:r w:rsidR="00201520" w:rsidRPr="00CC358C">
        <w:rPr>
          <w:rFonts w:ascii="Arial" w:hAnsi="Arial" w:cs="Arial"/>
          <w:b/>
          <w:color w:val="2F5496"/>
        </w:rPr>
        <w:br/>
      </w:r>
    </w:p>
    <w:p w14:paraId="4F36D958" w14:textId="3FD4BFA7" w:rsidR="00222D66" w:rsidRDefault="00222D66" w:rsidP="000F7ECB">
      <w:pPr>
        <w:spacing w:after="60"/>
        <w:ind w:left="1985" w:hanging="1985"/>
        <w:rPr>
          <w:rFonts w:ascii="Arial" w:hAnsi="Arial" w:cs="Arial"/>
          <w:b/>
          <w:color w:val="0000FF"/>
        </w:rPr>
      </w:pPr>
      <w:r>
        <w:rPr>
          <w:rFonts w:ascii="Arial" w:hAnsi="Arial" w:cs="Arial"/>
          <w:b/>
        </w:rPr>
        <w:t>Document for:</w:t>
      </w:r>
      <w:r>
        <w:rPr>
          <w:rFonts w:ascii="Arial" w:hAnsi="Arial" w:cs="Arial"/>
          <w:b/>
        </w:rPr>
        <w:tab/>
      </w:r>
      <w:r w:rsidR="007A2E4A" w:rsidRPr="00BA1418">
        <w:rPr>
          <w:rFonts w:ascii="Arial" w:hAnsi="Arial" w:cs="Arial"/>
          <w:b/>
          <w:lang w:eastAsia="zh-CN"/>
        </w:rPr>
        <w:t>D</w:t>
      </w:r>
      <w:r w:rsidR="00BF621F" w:rsidRPr="00BA1418">
        <w:rPr>
          <w:rFonts w:ascii="Arial" w:hAnsi="Arial" w:cs="Arial"/>
          <w:b/>
        </w:rPr>
        <w:t>iscussion</w:t>
      </w:r>
      <w:r w:rsidR="00507961" w:rsidRPr="00BA1418">
        <w:rPr>
          <w:rFonts w:ascii="Arial" w:hAnsi="Arial" w:cs="Arial"/>
          <w:b/>
        </w:rPr>
        <w:t xml:space="preserve"> </w:t>
      </w:r>
      <w:r w:rsidR="001E77EA">
        <w:rPr>
          <w:rFonts w:ascii="Arial" w:hAnsi="Arial" w:cs="Arial"/>
          <w:b/>
        </w:rPr>
        <w:t>&amp; Agreement</w:t>
      </w:r>
    </w:p>
    <w:p w14:paraId="063CDC30" w14:textId="77777777" w:rsidR="00316900" w:rsidRDefault="00316900" w:rsidP="000F7ECB">
      <w:pPr>
        <w:spacing w:after="60"/>
        <w:ind w:left="1985" w:hanging="1985"/>
        <w:rPr>
          <w:rFonts w:ascii="Arial" w:hAnsi="Arial" w:cs="Arial"/>
          <w:b/>
        </w:rPr>
      </w:pPr>
    </w:p>
    <w:p w14:paraId="67D7E165" w14:textId="085163C3" w:rsidR="0045428D" w:rsidRPr="000664D8" w:rsidRDefault="00316900" w:rsidP="00316900">
      <w:pPr>
        <w:spacing w:after="60"/>
        <w:ind w:left="1985" w:hanging="1985"/>
        <w:rPr>
          <w:rFonts w:ascii="Arial" w:hAnsi="Arial" w:cs="Arial"/>
          <w:b/>
        </w:rPr>
      </w:pPr>
      <w:r w:rsidRPr="00316900">
        <w:rPr>
          <w:rFonts w:ascii="Arial" w:hAnsi="Arial" w:cs="Arial"/>
          <w:b/>
        </w:rPr>
        <w:t>Agenda Item:</w:t>
      </w:r>
      <w:r w:rsidRPr="00316900">
        <w:rPr>
          <w:rFonts w:ascii="Arial" w:hAnsi="Arial" w:cs="Arial"/>
          <w:b/>
        </w:rPr>
        <w:tab/>
      </w:r>
      <w:r w:rsidR="00517256">
        <w:rPr>
          <w:rFonts w:ascii="Arial" w:hAnsi="Arial" w:cs="Arial"/>
          <w:b/>
        </w:rPr>
        <w:t>1.6</w:t>
      </w:r>
    </w:p>
    <w:p w14:paraId="725C1E7E" w14:textId="052C4F52" w:rsidR="00943436" w:rsidRDefault="00560A01" w:rsidP="00BB2AEE">
      <w:pPr>
        <w:pStyle w:val="Heading1"/>
        <w:rPr>
          <w:lang w:eastAsia="zh-CN"/>
        </w:rPr>
      </w:pPr>
      <w:r w:rsidRPr="001B2764">
        <w:t>Introduction</w:t>
      </w:r>
    </w:p>
    <w:p w14:paraId="56E70EDA" w14:textId="77777777" w:rsidR="00434693" w:rsidRDefault="00C47410" w:rsidP="00C47410">
      <w:pPr>
        <w:rPr>
          <w:lang w:eastAsia="zh-CN"/>
        </w:rPr>
      </w:pPr>
      <w:r w:rsidRPr="00C47410">
        <w:rPr>
          <w:lang w:eastAsia="zh-CN"/>
        </w:rPr>
        <w:t>The capture system of a mobile phone is mainly composed of two components</w:t>
      </w:r>
      <w:r w:rsidRPr="00505C6F">
        <w:rPr>
          <w:lang w:eastAsia="zh-CN"/>
        </w:rPr>
        <w:t xml:space="preserve"> -</w:t>
      </w:r>
      <w:r w:rsidR="00505C6F" w:rsidRPr="00505C6F">
        <w:rPr>
          <w:lang w:eastAsia="zh-CN"/>
        </w:rPr>
        <w:t xml:space="preserve"> </w:t>
      </w:r>
      <w:r w:rsidR="00AA13CD">
        <w:rPr>
          <w:lang w:eastAsia="zh-CN"/>
        </w:rPr>
        <w:t>microphone</w:t>
      </w:r>
      <w:r w:rsidR="00AA13CD" w:rsidRPr="00505C6F">
        <w:rPr>
          <w:lang w:eastAsia="zh-CN"/>
        </w:rPr>
        <w:t xml:space="preserve"> (</w:t>
      </w:r>
      <w:r w:rsidR="00505C6F" w:rsidRPr="00505C6F">
        <w:rPr>
          <w:lang w:eastAsia="zh-CN"/>
        </w:rPr>
        <w:t>sound pressure in environment to analog signal in circuit) and an analog-to-digital converter (ADC) (analog signal to digital signal)</w:t>
      </w:r>
      <w:r w:rsidR="00434693">
        <w:rPr>
          <w:lang w:eastAsia="zh-CN"/>
        </w:rPr>
        <w:t>.</w:t>
      </w:r>
    </w:p>
    <w:p w14:paraId="79AD22A6" w14:textId="627902BD" w:rsidR="00505C6F" w:rsidRDefault="00434693" w:rsidP="00C47410">
      <w:pPr>
        <w:rPr>
          <w:lang w:eastAsia="zh-CN"/>
        </w:rPr>
      </w:pPr>
      <w:r>
        <w:rPr>
          <w:lang w:eastAsia="zh-CN"/>
        </w:rPr>
        <w:t>T</w:t>
      </w:r>
      <w:r w:rsidR="007952D6">
        <w:rPr>
          <w:lang w:eastAsia="zh-CN"/>
        </w:rPr>
        <w:t xml:space="preserve">his </w:t>
      </w:r>
      <w:r w:rsidR="0006469F">
        <w:rPr>
          <w:lang w:eastAsia="zh-CN"/>
        </w:rPr>
        <w:t xml:space="preserve">proposal start form the microphone </w:t>
      </w:r>
      <w:r w:rsidR="00E9488E">
        <w:rPr>
          <w:lang w:eastAsia="zh-CN"/>
        </w:rPr>
        <w:t>can</w:t>
      </w:r>
      <w:r w:rsidR="0006469F">
        <w:rPr>
          <w:lang w:eastAsia="zh-CN"/>
        </w:rPr>
        <w:t xml:space="preserve"> be used in UE</w:t>
      </w:r>
      <w:r w:rsidR="00E7778F">
        <w:rPr>
          <w:lang w:eastAsia="zh-CN"/>
        </w:rPr>
        <w:t>.</w:t>
      </w:r>
      <w:r w:rsidR="0006469F">
        <w:rPr>
          <w:lang w:eastAsia="zh-CN"/>
        </w:rPr>
        <w:t xml:space="preserve"> </w:t>
      </w:r>
    </w:p>
    <w:p w14:paraId="3CB22458" w14:textId="5DC3A1B3" w:rsidR="00301A8F" w:rsidRPr="00301A8F" w:rsidRDefault="00434693" w:rsidP="00301A8F">
      <w:pPr>
        <w:pStyle w:val="Heading1"/>
        <w:rPr>
          <w:lang w:eastAsia="zh-CN"/>
        </w:rPr>
      </w:pPr>
      <w:r>
        <w:rPr>
          <w:lang w:eastAsia="zh-CN"/>
        </w:rPr>
        <w:t>C</w:t>
      </w:r>
      <w:r w:rsidR="00F47C30">
        <w:rPr>
          <w:lang w:eastAsia="zh-CN"/>
        </w:rPr>
        <w:t>omponent</w:t>
      </w:r>
    </w:p>
    <w:p w14:paraId="5E514C0F" w14:textId="729FB372" w:rsidR="00301A8F" w:rsidRPr="00BB2AEE" w:rsidRDefault="00434693" w:rsidP="00BB2AEE">
      <w:pPr>
        <w:pStyle w:val="Heading2"/>
        <w:rPr>
          <w:lang w:eastAsia="zh-CN"/>
        </w:rPr>
      </w:pPr>
      <w:bookmarkStart w:id="0" w:name="OLE_LINK2"/>
      <w:r>
        <w:t>M</w:t>
      </w:r>
      <w:r w:rsidR="00C47410">
        <w:t>icrophone</w:t>
      </w:r>
    </w:p>
    <w:bookmarkEnd w:id="0"/>
    <w:p w14:paraId="55E45064" w14:textId="7BB7CEBF" w:rsidR="00301A8F" w:rsidRDefault="00685E9E" w:rsidP="00301A8F">
      <w:r>
        <w:t>T</w:t>
      </w:r>
      <w:r w:rsidR="00C47410">
        <w:t xml:space="preserve">he </w:t>
      </w:r>
      <w:r>
        <w:t xml:space="preserve">function of </w:t>
      </w:r>
      <w:r w:rsidR="00C47410" w:rsidRPr="00C47410">
        <w:t>microphone</w:t>
      </w:r>
      <w:r>
        <w:t xml:space="preserve"> is</w:t>
      </w:r>
      <w:r w:rsidR="004535C8">
        <w:t xml:space="preserve"> to</w:t>
      </w:r>
      <w:r>
        <w:t xml:space="preserve"> convert</w:t>
      </w:r>
      <w:r w:rsidR="00C47410">
        <w:t xml:space="preserve"> </w:t>
      </w:r>
      <w:r w:rsidR="00301A8F">
        <w:t>sound pressure</w:t>
      </w:r>
      <w:r>
        <w:t xml:space="preserve"> signal</w:t>
      </w:r>
      <w:r w:rsidR="00301A8F">
        <w:t xml:space="preserve"> to </w:t>
      </w:r>
      <w:bookmarkStart w:id="1" w:name="OLE_LINK7"/>
      <w:r w:rsidR="00301A8F">
        <w:t xml:space="preserve">analog electrical signal </w:t>
      </w:r>
      <w:bookmarkEnd w:id="1"/>
      <w:r w:rsidR="00301A8F">
        <w:t>in circuit</w:t>
      </w:r>
      <w:r w:rsidR="004535C8">
        <w:t>.</w:t>
      </w:r>
    </w:p>
    <w:p w14:paraId="56A4B482" w14:textId="3014A2A8" w:rsidR="00301A8F" w:rsidRDefault="00D63767" w:rsidP="00301A8F">
      <w:r>
        <w:t>4</w:t>
      </w:r>
      <w:r w:rsidR="00B92BAB" w:rsidRPr="00B92BAB">
        <w:t xml:space="preserve"> types of microphones </w:t>
      </w:r>
      <w:r w:rsidR="002A3DE2">
        <w:t xml:space="preserve">popular </w:t>
      </w:r>
      <w:r w:rsidR="00B92BAB" w:rsidRPr="00B92BAB">
        <w:t xml:space="preserve">in the market are </w:t>
      </w:r>
      <w:r w:rsidR="002A3DE2">
        <w:t>described</w:t>
      </w:r>
      <w:r w:rsidR="00B92BAB" w:rsidRPr="00B92BAB">
        <w:t xml:space="preserve"> in this </w:t>
      </w:r>
      <w:r w:rsidR="002601E5">
        <w:t>proposal</w:t>
      </w:r>
      <w:r w:rsidR="00B92BAB">
        <w:t>.</w:t>
      </w:r>
      <w:r w:rsidR="00B92BAB" w:rsidRPr="00B92BAB">
        <w:t xml:space="preserve"> </w:t>
      </w:r>
      <w:r w:rsidR="0084220F" w:rsidRPr="001A32BA">
        <w:t>These microphones have unique advantages in UE's immersive audio.</w:t>
      </w:r>
      <w:r w:rsidR="0084220F">
        <w:t xml:space="preserve"> </w:t>
      </w:r>
      <w:r w:rsidR="0015739B">
        <w:t>T</w:t>
      </w:r>
      <w:r w:rsidR="00B92BAB">
        <w:t>hey are</w:t>
      </w:r>
      <w:r w:rsidR="00B92BAB" w:rsidRPr="00B92BAB">
        <w:t xml:space="preserve"> </w:t>
      </w:r>
      <w:r w:rsidR="00B92BAB">
        <w:t xml:space="preserve">classified to dynamic microphone, condenser </w:t>
      </w:r>
      <w:r w:rsidR="00B92BAB">
        <w:rPr>
          <w:lang w:eastAsia="zh-CN"/>
        </w:rPr>
        <w:t>microphone</w:t>
      </w:r>
      <w:r w:rsidR="00BD5268" w:rsidRPr="003265D2">
        <w:t>,</w:t>
      </w:r>
      <w:r w:rsidR="00B92BAB">
        <w:t xml:space="preserve"> </w:t>
      </w:r>
      <w:r w:rsidR="00B92BAB" w:rsidRPr="00CC13CD">
        <w:t>Micro-Electro-Mechanical Systems</w:t>
      </w:r>
      <w:r w:rsidR="00B92BAB">
        <w:t xml:space="preserve"> </w:t>
      </w:r>
      <w:r w:rsidR="00B92BAB">
        <w:rPr>
          <w:lang w:eastAsia="zh-CN"/>
        </w:rPr>
        <w:t>(MEMS</w:t>
      </w:r>
      <w:r w:rsidR="000F1719">
        <w:rPr>
          <w:lang w:eastAsia="zh-CN"/>
        </w:rPr>
        <w:t>)</w:t>
      </w:r>
      <w:r w:rsidR="000F1719">
        <w:t>,</w:t>
      </w:r>
      <w:r w:rsidR="000F1719">
        <w:rPr>
          <w:lang w:eastAsia="zh-CN"/>
        </w:rPr>
        <w:t xml:space="preserve"> contact</w:t>
      </w:r>
      <w:r w:rsidR="00B92BAB">
        <w:t xml:space="preserve"> microphone.</w:t>
      </w:r>
      <w:r w:rsidR="009E6A90">
        <w:t xml:space="preserve"> </w:t>
      </w:r>
    </w:p>
    <w:p w14:paraId="3A58EBAC" w14:textId="5272A2E2" w:rsidR="00301A8F" w:rsidRDefault="00D63767" w:rsidP="00301A8F">
      <w:pPr>
        <w:pStyle w:val="Heading3"/>
      </w:pPr>
      <w:bookmarkStart w:id="2" w:name="OLE_LINK1"/>
      <w:r>
        <w:t>D</w:t>
      </w:r>
      <w:r w:rsidR="00301A8F">
        <w:t>ynamic microphone</w:t>
      </w:r>
    </w:p>
    <w:bookmarkEnd w:id="2"/>
    <w:p w14:paraId="0499C880" w14:textId="4A902FAD" w:rsidR="005C446D" w:rsidRDefault="00767757" w:rsidP="005C446D">
      <w:r>
        <w:t>Dynamic microphone is one of the popular microphone</w:t>
      </w:r>
      <w:r w:rsidR="00557B97">
        <w:t>s</w:t>
      </w:r>
      <w:r>
        <w:t xml:space="preserve"> on market.</w:t>
      </w:r>
      <w:r w:rsidR="00557B97">
        <w:t xml:space="preserve"> </w:t>
      </w:r>
      <w:r w:rsidR="00557B97">
        <w:rPr>
          <w:rFonts w:hint="eastAsia"/>
          <w:lang w:eastAsia="zh-CN"/>
        </w:rPr>
        <w:t>T</w:t>
      </w:r>
      <w:r w:rsidR="00557B97">
        <w:t xml:space="preserve">he most advantage of dynamic microphone for UE is </w:t>
      </w:r>
      <w:r w:rsidR="00D62DD8">
        <w:t>it doesn’t</w:t>
      </w:r>
      <w:r w:rsidR="00D62DD8" w:rsidRPr="00D62DD8">
        <w:t xml:space="preserve"> need for external </w:t>
      </w:r>
      <w:r w:rsidR="00BD5268" w:rsidRPr="00D62DD8">
        <w:t>power</w:t>
      </w:r>
      <w:r w:rsidR="00BD5268">
        <w:t>;</w:t>
      </w:r>
      <w:r w:rsidR="004E250C">
        <w:t xml:space="preserve"> the</w:t>
      </w:r>
      <w:r w:rsidR="00AE3BE6" w:rsidRPr="00AE3BE6">
        <w:t xml:space="preserve"> entire recording system will be easier.</w:t>
      </w:r>
      <w:r w:rsidR="00FD58CB">
        <w:t xml:space="preserve"> </w:t>
      </w:r>
      <w:r w:rsidR="00486447">
        <w:t>Another</w:t>
      </w:r>
      <w:r w:rsidR="00FD58CB">
        <w:t xml:space="preserve"> </w:t>
      </w:r>
      <w:r w:rsidR="004155D7">
        <w:t>advantage is d</w:t>
      </w:r>
      <w:r w:rsidR="004155D7" w:rsidRPr="004155D7">
        <w:t>urability</w:t>
      </w:r>
      <w:r w:rsidR="00260EE1">
        <w:t xml:space="preserve">, </w:t>
      </w:r>
      <w:r w:rsidR="00506F12">
        <w:t>make it</w:t>
      </w:r>
      <w:r w:rsidR="00FC06BD">
        <w:t xml:space="preserve"> more </w:t>
      </w:r>
      <w:r w:rsidR="00097B9E">
        <w:t xml:space="preserve">suitable for </w:t>
      </w:r>
      <w:r w:rsidR="00F672B7">
        <w:t>l</w:t>
      </w:r>
      <w:r w:rsidR="00F672B7" w:rsidRPr="00F672B7">
        <w:t xml:space="preserve">oud and high-pressure </w:t>
      </w:r>
      <w:r w:rsidR="006C4AD0">
        <w:t xml:space="preserve">situation. But it </w:t>
      </w:r>
      <w:r w:rsidR="00561CAE">
        <w:t>usually</w:t>
      </w:r>
      <w:r w:rsidR="006C4AD0">
        <w:t xml:space="preserve"> </w:t>
      </w:r>
      <w:r w:rsidR="00561CAE" w:rsidRPr="00561CAE">
        <w:t xml:space="preserve">has a </w:t>
      </w:r>
      <w:r w:rsidR="00486447" w:rsidRPr="00561CAE">
        <w:t>disadvantage that</w:t>
      </w:r>
      <w:r w:rsidR="00561CAE">
        <w:t xml:space="preserve"> it is</w:t>
      </w:r>
      <w:r w:rsidR="006C4AD0">
        <w:t xml:space="preserve"> </w:t>
      </w:r>
      <w:r w:rsidR="00E01052">
        <w:t>l</w:t>
      </w:r>
      <w:r w:rsidR="00E01052" w:rsidRPr="00E01052">
        <w:t>ess sensitive to high frequencies</w:t>
      </w:r>
      <w:r w:rsidR="00E01052">
        <w:t>.</w:t>
      </w:r>
    </w:p>
    <w:p w14:paraId="174AED67" w14:textId="4BF5F638" w:rsidR="00A37042" w:rsidRDefault="00A37042" w:rsidP="005C446D">
      <w:r w:rsidRPr="007A20EE">
        <w:t>Dynamic microphone use</w:t>
      </w:r>
      <w:r>
        <w:rPr>
          <w:rFonts w:hint="eastAsia"/>
          <w:lang w:eastAsia="zh-CN"/>
        </w:rPr>
        <w:t>s</w:t>
      </w:r>
      <w:r w:rsidRPr="00A37042">
        <w:t xml:space="preserve"> </w:t>
      </w:r>
      <w:bookmarkStart w:id="3" w:name="OLE_LINK3"/>
      <w:r>
        <w:t>a</w:t>
      </w:r>
      <w:r w:rsidRPr="00A37042">
        <w:t xml:space="preserve"> small movable induction coil</w:t>
      </w:r>
      <w:bookmarkEnd w:id="3"/>
      <w:r w:rsidRPr="00A37042">
        <w:t>,</w:t>
      </w:r>
      <w:r w:rsidR="00BB7E93">
        <w:t xml:space="preserve"> </w:t>
      </w:r>
      <w:r w:rsidR="00EB34CB">
        <w:t>which positioned</w:t>
      </w:r>
      <w:r w:rsidR="00BB7E93" w:rsidRPr="00BB7E93">
        <w:t xml:space="preserve"> in the magnetic field</w:t>
      </w:r>
      <w:r w:rsidR="00271EB5">
        <w:t xml:space="preserve"> and </w:t>
      </w:r>
      <w:r w:rsidR="00271EB5" w:rsidRPr="00271EB5">
        <w:t>is attached to the diaphragm.</w:t>
      </w:r>
      <w:r w:rsidR="00BA3FE2" w:rsidRPr="00BA3FE2">
        <w:t xml:space="preserve"> </w:t>
      </w:r>
      <w:r w:rsidR="00CC69F5">
        <w:t xml:space="preserve">The </w:t>
      </w:r>
      <w:r w:rsidR="00A77E61" w:rsidRPr="00A77E61">
        <w:t>current signal</w:t>
      </w:r>
      <w:r w:rsidR="00581CB3">
        <w:t xml:space="preserve"> </w:t>
      </w:r>
      <w:r w:rsidR="00E7778F">
        <w:t>generates</w:t>
      </w:r>
      <w:r w:rsidR="00DC0F56">
        <w:t xml:space="preserve"> when </w:t>
      </w:r>
      <w:r w:rsidR="00147851" w:rsidRPr="00147851">
        <w:t xml:space="preserve">the movement of the diaphragm causes the coil to also move within a magnetic </w:t>
      </w:r>
      <w:r w:rsidR="000F1719" w:rsidRPr="00147851">
        <w:t>field.</w:t>
      </w:r>
    </w:p>
    <w:p w14:paraId="5020B436" w14:textId="2BBBB23E" w:rsidR="00301A8F" w:rsidRDefault="00434693" w:rsidP="00301A8F">
      <w:pPr>
        <w:pStyle w:val="Heading3"/>
      </w:pPr>
      <w:r>
        <w:t>C</w:t>
      </w:r>
      <w:r w:rsidR="00301A8F">
        <w:t>ondenser microphone</w:t>
      </w:r>
    </w:p>
    <w:p w14:paraId="31B13FDA" w14:textId="0A9294D1" w:rsidR="005C446D" w:rsidRDefault="00482D02" w:rsidP="005C446D">
      <w:r>
        <w:t>C</w:t>
      </w:r>
      <w:r w:rsidRPr="00482D02">
        <w:t>ondenser</w:t>
      </w:r>
      <w:r w:rsidR="007A20EE">
        <w:t xml:space="preserve"> microphone is </w:t>
      </w:r>
      <w:r w:rsidR="001B3984">
        <w:t>another</w:t>
      </w:r>
      <w:r w:rsidR="007A20EE">
        <w:t xml:space="preserve"> popular </w:t>
      </w:r>
      <w:r w:rsidR="006675BC">
        <w:t>microphone</w:t>
      </w:r>
      <w:r w:rsidR="007A20EE">
        <w:t xml:space="preserve"> on market</w:t>
      </w:r>
      <w:r w:rsidR="001B3984">
        <w:t xml:space="preserve">, especially for immersive audio. Most immersive system is using </w:t>
      </w:r>
      <w:r w:rsidR="001B3984" w:rsidRPr="001B3984">
        <w:t xml:space="preserve">condenser </w:t>
      </w:r>
      <w:r w:rsidR="00646FA9" w:rsidRPr="001B3984">
        <w:t>microphones</w:t>
      </w:r>
      <w:r w:rsidR="00646FA9">
        <w:t>, like</w:t>
      </w:r>
      <w:r w:rsidR="00C53A9F">
        <w:t xml:space="preserve"> </w:t>
      </w:r>
      <w:r w:rsidR="001B3984">
        <w:t xml:space="preserve">ambisonic </w:t>
      </w:r>
      <w:r>
        <w:t xml:space="preserve">microphone </w:t>
      </w:r>
      <w:r w:rsidR="00646FA9">
        <w:t>and external</w:t>
      </w:r>
      <w:r>
        <w:t xml:space="preserve"> stereo microphone for </w:t>
      </w:r>
      <w:r w:rsidR="00A7498D">
        <w:t>mobile phone</w:t>
      </w:r>
      <w:r>
        <w:t xml:space="preserve">. It’s popular for its </w:t>
      </w:r>
      <w:r w:rsidR="00030491" w:rsidRPr="00030491">
        <w:t>high sensitivity, wide frequency response, low noise.</w:t>
      </w:r>
      <w:r w:rsidR="00C53A9F">
        <w:t xml:space="preserve"> </w:t>
      </w:r>
      <w:r w:rsidR="00E0461B">
        <w:t>However,</w:t>
      </w:r>
      <w:r w:rsidR="00C53A9F">
        <w:t xml:space="preserve"> </w:t>
      </w:r>
      <w:bookmarkStart w:id="4" w:name="OLE_LINK4"/>
      <w:r w:rsidR="0091082F" w:rsidRPr="0091082F">
        <w:t xml:space="preserve">the </w:t>
      </w:r>
      <w:r w:rsidR="0091082F">
        <w:t xml:space="preserve">condenser </w:t>
      </w:r>
      <w:r w:rsidR="0091082F" w:rsidRPr="0091082F">
        <w:t>microphone requires a power source, and in the case of most professional condenser microphones, it specifically requires 48V phantom power</w:t>
      </w:r>
      <w:r w:rsidR="00CA4851" w:rsidRPr="00CA4851">
        <w:t>.</w:t>
      </w:r>
      <w:r w:rsidR="007C2B41" w:rsidRPr="007C2B41">
        <w:t xml:space="preserve"> Meeting this requirement can be challenging fo</w:t>
      </w:r>
      <w:r w:rsidR="007C2B41">
        <w:t xml:space="preserve">r UE device consider the channel number of immersive </w:t>
      </w:r>
      <w:proofErr w:type="gramStart"/>
      <w:r w:rsidR="00C543F0">
        <w:t>audio</w:t>
      </w:r>
      <w:proofErr w:type="gramEnd"/>
      <w:r w:rsidR="007C2B41">
        <w:t>.</w:t>
      </w:r>
    </w:p>
    <w:p w14:paraId="4AAB5DF3" w14:textId="7FBC9E26" w:rsidR="00C543F0" w:rsidRDefault="00D330D1" w:rsidP="001946A9">
      <w:r w:rsidRPr="00C543F0">
        <w:t>C</w:t>
      </w:r>
      <w:r w:rsidR="00C543F0" w:rsidRPr="00C543F0">
        <w:t>ondenser</w:t>
      </w:r>
      <w:r>
        <w:t xml:space="preserve"> </w:t>
      </w:r>
      <w:r w:rsidR="00C543F0" w:rsidRPr="00C543F0">
        <w:t>microphone</w:t>
      </w:r>
      <w:r>
        <w:t xml:space="preserve"> </w:t>
      </w:r>
      <w:r w:rsidR="00072AC3" w:rsidRPr="00C543F0">
        <w:t>uses capacitor to convert sound waves to electrical signal</w:t>
      </w:r>
      <w:r w:rsidR="00072AC3">
        <w:t>.</w:t>
      </w:r>
      <w:r w:rsidR="00072AC3" w:rsidRPr="00C543F0">
        <w:t xml:space="preserve"> </w:t>
      </w:r>
      <w:r w:rsidR="00072AC3">
        <w:t xml:space="preserve"> The </w:t>
      </w:r>
      <w:r w:rsidR="00C543F0" w:rsidRPr="00C543F0">
        <w:t xml:space="preserve">capacitor consists of two plates, one of </w:t>
      </w:r>
      <w:r w:rsidR="004B62F9">
        <w:t>them</w:t>
      </w:r>
      <w:r w:rsidR="00C543F0" w:rsidRPr="00C543F0">
        <w:t xml:space="preserve"> is a diaphragm that vibrates in response to sound waves. </w:t>
      </w:r>
      <w:r w:rsidR="00DE72A2" w:rsidRPr="00DE72A2">
        <w:t xml:space="preserve">The diaphragm vibrates </w:t>
      </w:r>
      <w:r w:rsidR="00DE72A2">
        <w:t>and</w:t>
      </w:r>
      <w:r w:rsidR="00DE72A2" w:rsidRPr="00DE72A2">
        <w:t xml:space="preserve"> chang</w:t>
      </w:r>
      <w:r w:rsidR="00DE72A2">
        <w:t>es</w:t>
      </w:r>
      <w:r w:rsidR="00DE72A2" w:rsidRPr="00DE72A2">
        <w:t xml:space="preserve"> the distance between the two plates</w:t>
      </w:r>
      <w:r w:rsidR="00DE72A2">
        <w:t>. Then</w:t>
      </w:r>
      <w:r w:rsidR="00DE72A2" w:rsidRPr="00DE72A2">
        <w:t xml:space="preserve"> </w:t>
      </w:r>
      <w:r w:rsidR="001946A9">
        <w:t>t</w:t>
      </w:r>
      <w:r w:rsidR="00DE72A2" w:rsidRPr="00DE72A2">
        <w:t xml:space="preserve">he capacitance changes </w:t>
      </w:r>
      <w:r w:rsidR="00DE72A2">
        <w:t xml:space="preserve">which </w:t>
      </w:r>
      <w:r w:rsidR="00F449BB">
        <w:t>influences</w:t>
      </w:r>
      <w:r w:rsidR="00DE72A2">
        <w:t xml:space="preserve"> the</w:t>
      </w:r>
      <w:r w:rsidR="005E7A54">
        <w:t xml:space="preserve"> </w:t>
      </w:r>
      <w:r w:rsidR="004C458D" w:rsidRPr="004C458D">
        <w:t>electrical signal</w:t>
      </w:r>
      <w:r w:rsidR="00BC31F2">
        <w:t>.</w:t>
      </w:r>
    </w:p>
    <w:p w14:paraId="01F93D43" w14:textId="77777777" w:rsidR="00327FBA" w:rsidRDefault="00327FBA" w:rsidP="005C446D"/>
    <w:bookmarkEnd w:id="4"/>
    <w:p w14:paraId="4F340A69" w14:textId="77777777" w:rsidR="005C446D" w:rsidRDefault="005C446D" w:rsidP="00F47C30"/>
    <w:p w14:paraId="7AEFE7A1" w14:textId="03AC3428" w:rsidR="00301A8F" w:rsidRDefault="00E46BA3" w:rsidP="00301A8F">
      <w:pPr>
        <w:pStyle w:val="Heading3"/>
      </w:pPr>
      <w:r w:rsidRPr="00E46BA3">
        <w:lastRenderedPageBreak/>
        <w:t>Micro-Electro-Mechanical Systems</w:t>
      </w:r>
      <w:r>
        <w:t xml:space="preserve"> </w:t>
      </w:r>
      <w:r w:rsidRPr="001D222B">
        <w:t>microphone</w:t>
      </w:r>
    </w:p>
    <w:p w14:paraId="22915535" w14:textId="1DC822F4" w:rsidR="00D26FAD" w:rsidRDefault="00D26FAD" w:rsidP="00D26FAD">
      <w:r>
        <w:t xml:space="preserve">In the past decades, microphone for UE has change from carbon microphones to electret condenser microphones. Recently the MEMS microphone is spread rapidly, benefited from </w:t>
      </w:r>
      <w:r w:rsidR="00A06F65">
        <w:t>its</w:t>
      </w:r>
      <w:r>
        <w:t xml:space="preserve"> </w:t>
      </w:r>
      <w:r w:rsidR="008F64D7">
        <w:t>advantages</w:t>
      </w:r>
      <w:r>
        <w:t xml:space="preserve"> of high stability and small volumes.</w:t>
      </w:r>
    </w:p>
    <w:p w14:paraId="3C7E93D1" w14:textId="449D939C" w:rsidR="00D26FAD" w:rsidRDefault="00D26FAD" w:rsidP="00D26FAD">
      <w:r>
        <w:t xml:space="preserve">According to the techniques of microfabrication, the MEMS microphone is much smaller and allow </w:t>
      </w:r>
      <w:r w:rsidR="00ED462D">
        <w:t>integrate other</w:t>
      </w:r>
      <w:r>
        <w:t xml:space="preserve"> components includ</w:t>
      </w:r>
      <w:r w:rsidR="00342F86">
        <w:t>ing</w:t>
      </w:r>
      <w:r>
        <w:t xml:space="preserve"> preamps, ADC with transducer in one package under the control of integrated microelectronics. </w:t>
      </w:r>
    </w:p>
    <w:p w14:paraId="5ECDC80F" w14:textId="2D41D1BB" w:rsidR="00C40912" w:rsidRPr="00F47C30" w:rsidRDefault="00D26FAD" w:rsidP="00F47C30">
      <w:r>
        <w:t xml:space="preserve">Which means for </w:t>
      </w:r>
      <w:r w:rsidR="00E7778F">
        <w:t>manufacture</w:t>
      </w:r>
      <w:r w:rsidR="000E7B4C">
        <w:t>rs</w:t>
      </w:r>
      <w:r>
        <w:t xml:space="preserve">, it </w:t>
      </w:r>
      <w:r w:rsidR="000E7B4C">
        <w:t>much</w:t>
      </w:r>
      <w:r>
        <w:t xml:space="preserve"> easier to build the capture system, MEMS microphone can output the digital signal </w:t>
      </w:r>
      <w:r w:rsidR="000E7B4C">
        <w:t>directly</w:t>
      </w:r>
      <w:r>
        <w:t xml:space="preserve">. In other hand, it </w:t>
      </w:r>
      <w:r w:rsidR="002960F3">
        <w:t>allows</w:t>
      </w:r>
      <w:r>
        <w:t xml:space="preserve"> need to </w:t>
      </w:r>
      <w:r w:rsidR="000E7B4C">
        <w:t>select</w:t>
      </w:r>
      <w:r>
        <w:t xml:space="preserve"> the component more carefully. Since the microphone is much smaller and very uniform in their mechanical properties, it's suitable for UE and make </w:t>
      </w:r>
      <w:r w:rsidR="000E7B4C">
        <w:t>immersive</w:t>
      </w:r>
      <w:r>
        <w:t xml:space="preserve"> audio become possible for economic portable UE like </w:t>
      </w:r>
      <w:r w:rsidR="00E7778F">
        <w:t>mobile phone</w:t>
      </w:r>
      <w:r>
        <w:t>.</w:t>
      </w:r>
    </w:p>
    <w:p w14:paraId="538A78AE" w14:textId="4B3D4FB6" w:rsidR="00277D55" w:rsidRDefault="00A37B15" w:rsidP="00277D55">
      <w:pPr>
        <w:pStyle w:val="Heading3"/>
      </w:pPr>
      <w:r>
        <w:t>C</w:t>
      </w:r>
      <w:r w:rsidR="00277D55" w:rsidRPr="00277D55">
        <w:t>ontact</w:t>
      </w:r>
      <w:r w:rsidR="00277D55">
        <w:t xml:space="preserve"> microphone</w:t>
      </w:r>
    </w:p>
    <w:p w14:paraId="69A7CDF6" w14:textId="46D9EF4D" w:rsidR="00C516A2" w:rsidRDefault="000E7B4C" w:rsidP="00804D3B">
      <w:r>
        <w:t>C</w:t>
      </w:r>
      <w:r w:rsidR="00930A18" w:rsidRPr="00930A18">
        <w:t xml:space="preserve">ontact microphone is a type of microphone that </w:t>
      </w:r>
      <w:r w:rsidR="00855DAF" w:rsidRPr="00855DAF">
        <w:t>senses</w:t>
      </w:r>
      <w:r w:rsidR="004E166C">
        <w:t xml:space="preserve"> solid</w:t>
      </w:r>
      <w:r w:rsidR="00855DAF" w:rsidRPr="00855DAF">
        <w:t xml:space="preserve"> vibrations through</w:t>
      </w:r>
      <w:r w:rsidR="00DC0C25">
        <w:t xml:space="preserve"> </w:t>
      </w:r>
      <w:r w:rsidR="00DC0C25" w:rsidRPr="00930A18">
        <w:t>direct contact with a surface</w:t>
      </w:r>
      <w:r w:rsidR="00DC0C25">
        <w:t>.</w:t>
      </w:r>
    </w:p>
    <w:p w14:paraId="30CF6B15" w14:textId="1F1545CD" w:rsidR="00301A8F" w:rsidRDefault="00277D55" w:rsidP="00804D3B">
      <w:r w:rsidRPr="00D614F6">
        <w:t xml:space="preserve">Compared to the </w:t>
      </w:r>
      <w:r w:rsidR="008F7BCB">
        <w:rPr>
          <w:rFonts w:hint="eastAsia"/>
          <w:lang w:eastAsia="zh-CN"/>
        </w:rPr>
        <w:t>acoustic</w:t>
      </w:r>
      <w:r w:rsidRPr="00D614F6">
        <w:t xml:space="preserve"> </w:t>
      </w:r>
      <w:r>
        <w:t>microphon</w:t>
      </w:r>
      <w:r w:rsidR="004752C8">
        <w:rPr>
          <w:rFonts w:hint="eastAsia"/>
          <w:lang w:eastAsia="zh-CN"/>
        </w:rPr>
        <w:t>e</w:t>
      </w:r>
      <w:r w:rsidR="004752C8">
        <w:rPr>
          <w:lang w:eastAsia="zh-CN"/>
        </w:rPr>
        <w:t>s</w:t>
      </w:r>
      <w:r w:rsidRPr="00D614F6">
        <w:t xml:space="preserve">, the </w:t>
      </w:r>
      <w:r w:rsidR="004752C8" w:rsidRPr="004752C8">
        <w:t>contact microphone</w:t>
      </w:r>
      <w:r w:rsidR="004752C8">
        <w:t xml:space="preserve">s </w:t>
      </w:r>
      <w:r w:rsidRPr="00D614F6">
        <w:t>ha</w:t>
      </w:r>
      <w:r w:rsidR="004752C8">
        <w:t>ve</w:t>
      </w:r>
      <w:r w:rsidRPr="00D614F6">
        <w:t xml:space="preserve"> the benefit of not </w:t>
      </w:r>
      <w:r w:rsidR="008F10CA">
        <w:t xml:space="preserve">to </w:t>
      </w:r>
      <w:r w:rsidR="006857D0" w:rsidRPr="006857D0">
        <w:t xml:space="preserve">capture sound waves in the </w:t>
      </w:r>
      <w:r w:rsidR="000E7B4C" w:rsidRPr="006857D0">
        <w:t>ai</w:t>
      </w:r>
      <w:r w:rsidR="000E7B4C">
        <w:rPr>
          <w:lang w:eastAsia="zh-CN"/>
        </w:rPr>
        <w:t>r, but</w:t>
      </w:r>
      <w:r w:rsidR="008F10CA" w:rsidRPr="008F10CA">
        <w:t xml:space="preserve"> </w:t>
      </w:r>
      <w:r w:rsidR="008F10CA">
        <w:t xml:space="preserve">to </w:t>
      </w:r>
      <w:r w:rsidR="008F10CA" w:rsidRPr="006857D0">
        <w:t>capture</w:t>
      </w:r>
      <w:r w:rsidR="00660349">
        <w:rPr>
          <w:lang w:eastAsia="zh-CN"/>
        </w:rPr>
        <w:t xml:space="preserve"> </w:t>
      </w:r>
      <w:r w:rsidR="00581359" w:rsidRPr="00581359">
        <w:rPr>
          <w:lang w:eastAsia="zh-CN"/>
        </w:rPr>
        <w:t xml:space="preserve">mechanical vibrations of the </w:t>
      </w:r>
      <w:r w:rsidR="00E426AC">
        <w:rPr>
          <w:lang w:eastAsia="zh-CN"/>
        </w:rPr>
        <w:t xml:space="preserve">target </w:t>
      </w:r>
      <w:r w:rsidR="000E7B4C" w:rsidRPr="00581359">
        <w:rPr>
          <w:lang w:eastAsia="zh-CN"/>
        </w:rPr>
        <w:t>object</w:t>
      </w:r>
      <w:r w:rsidR="000E7B4C" w:rsidRPr="00D614F6">
        <w:t>.</w:t>
      </w:r>
      <w:r w:rsidR="000E7B4C">
        <w:t xml:space="preserve"> Hence</w:t>
      </w:r>
      <w:r>
        <w:t>, it’s</w:t>
      </w:r>
      <w:r w:rsidR="00804D3B">
        <w:t xml:space="preserve"> r</w:t>
      </w:r>
      <w:r w:rsidR="00804D3B" w:rsidRPr="00804D3B">
        <w:t>esistant to noise</w:t>
      </w:r>
      <w:r w:rsidR="00AA527B">
        <w:t xml:space="preserve"> in air.</w:t>
      </w:r>
      <w:r w:rsidR="000E7B4C">
        <w:t xml:space="preserve"> </w:t>
      </w:r>
    </w:p>
    <w:p w14:paraId="73E8C748" w14:textId="125B14E5" w:rsidR="00DF171F" w:rsidRPr="00E426AC" w:rsidRDefault="00C425BD" w:rsidP="00E426AC">
      <w:pPr>
        <w:rPr>
          <w:lang w:eastAsia="zh-CN"/>
        </w:rPr>
      </w:pPr>
      <w:r>
        <w:t>Nowadays, bone conduction microphone</w:t>
      </w:r>
      <w:r w:rsidR="00DE3DCB">
        <w:t>,</w:t>
      </w:r>
      <w:r>
        <w:t xml:space="preserve"> </w:t>
      </w:r>
      <w:r w:rsidR="00A37B15">
        <w:t xml:space="preserve">which is a special kind of contact microphone, </w:t>
      </w:r>
      <w:r>
        <w:t xml:space="preserve">is very popular on </w:t>
      </w:r>
      <w:r w:rsidR="002960F3">
        <w:t>TWS headphones</w:t>
      </w:r>
      <w:r w:rsidR="00A37B15">
        <w:t>. It</w:t>
      </w:r>
      <w:r w:rsidR="00F96BFF">
        <w:t xml:space="preserve"> is</w:t>
      </w:r>
      <w:r w:rsidR="000C6D76">
        <w:t xml:space="preserve"> used to capture </w:t>
      </w:r>
      <w:r w:rsidR="00F96BFF">
        <w:t>high SNR</w:t>
      </w:r>
      <w:r w:rsidR="000C6D76">
        <w:t xml:space="preserve"> speech signal</w:t>
      </w:r>
      <w:r w:rsidR="000F0DA6">
        <w:t xml:space="preserve"> even</w:t>
      </w:r>
      <w:r w:rsidR="000C6D76">
        <w:t xml:space="preserve"> </w:t>
      </w:r>
      <w:r w:rsidR="002E1FD6">
        <w:t xml:space="preserve">in </w:t>
      </w:r>
      <w:r w:rsidR="0027761B">
        <w:t>complex scenario</w:t>
      </w:r>
      <w:r w:rsidR="000F0DA6">
        <w:t>s</w:t>
      </w:r>
      <w:r w:rsidR="000C6D76">
        <w:t>.</w:t>
      </w:r>
    </w:p>
    <w:p w14:paraId="4913627B" w14:textId="3408BBDC" w:rsidR="002B6AFE" w:rsidRDefault="000C6D76" w:rsidP="00BB2AEE">
      <w:pPr>
        <w:pStyle w:val="Heading3"/>
      </w:pPr>
      <w:r>
        <w:t>Other</w:t>
      </w:r>
      <w:r w:rsidR="002B6AFE">
        <w:t xml:space="preserve"> microphone</w:t>
      </w:r>
      <w:r w:rsidR="000F0DA6">
        <w:t>s</w:t>
      </w:r>
    </w:p>
    <w:p w14:paraId="333BBFDC" w14:textId="441EC04A" w:rsidR="002B6AFE" w:rsidRDefault="00B64C9C" w:rsidP="002B6AFE">
      <w:pPr>
        <w:rPr>
          <w:lang w:val="en-US" w:eastAsia="zh-CN"/>
        </w:rPr>
      </w:pPr>
      <w:r>
        <w:rPr>
          <w:rFonts w:hint="eastAsia"/>
          <w:lang w:val="en-US" w:eastAsia="zh-CN"/>
        </w:rPr>
        <w:t>TBD</w:t>
      </w:r>
    </w:p>
    <w:p w14:paraId="7A8415E4" w14:textId="77777777" w:rsidR="00ED462D" w:rsidRDefault="00ED462D" w:rsidP="002B6AFE">
      <w:pPr>
        <w:rPr>
          <w:lang w:val="en-US" w:eastAsia="zh-CN"/>
        </w:rPr>
      </w:pPr>
    </w:p>
    <w:p w14:paraId="5A41323D" w14:textId="5D030DC8" w:rsidR="00ED462D" w:rsidRDefault="00ED462D" w:rsidP="00ED462D">
      <w:pPr>
        <w:pStyle w:val="Heading3"/>
        <w:rPr>
          <w:lang w:val="en-US"/>
        </w:rPr>
      </w:pPr>
      <w:r>
        <w:rPr>
          <w:lang w:val="en-US"/>
        </w:rPr>
        <w:t>Sum</w:t>
      </w:r>
      <w:r w:rsidR="00F94793">
        <w:rPr>
          <w:rFonts w:hint="eastAsia"/>
          <w:lang w:val="en-US" w:eastAsia="zh-CN"/>
        </w:rPr>
        <w:t>mary</w:t>
      </w:r>
    </w:p>
    <w:p w14:paraId="453058FB" w14:textId="611A652D" w:rsidR="007E0E75" w:rsidRDefault="00DE3DCB" w:rsidP="00ED462D">
      <w:pPr>
        <w:rPr>
          <w:lang w:val="en-US"/>
        </w:rPr>
      </w:pPr>
      <w:r w:rsidRPr="00DE3DCB">
        <w:rPr>
          <w:lang w:val="en-US"/>
        </w:rPr>
        <w:t xml:space="preserve">From a size perspective, </w:t>
      </w:r>
      <w:r w:rsidR="00A37B15">
        <w:rPr>
          <w:lang w:val="en-US"/>
        </w:rPr>
        <w:t>the MEMS microphone</w:t>
      </w:r>
      <w:r w:rsidR="00D54CBD">
        <w:rPr>
          <w:lang w:val="en-US"/>
        </w:rPr>
        <w:t>s</w:t>
      </w:r>
      <w:r w:rsidR="00A37B15">
        <w:rPr>
          <w:lang w:val="en-US"/>
        </w:rPr>
        <w:t xml:space="preserve"> </w:t>
      </w:r>
      <w:r w:rsidR="00D54CBD" w:rsidRPr="00D54CBD">
        <w:rPr>
          <w:lang w:val="en-US"/>
        </w:rPr>
        <w:t>are the best choice</w:t>
      </w:r>
      <w:r>
        <w:rPr>
          <w:lang w:val="en-US"/>
        </w:rPr>
        <w:t xml:space="preserve"> for most </w:t>
      </w:r>
      <w:r>
        <w:t xml:space="preserve">portable UE (like </w:t>
      </w:r>
      <w:r w:rsidR="00A7498D">
        <w:t>mobile phone</w:t>
      </w:r>
      <w:r>
        <w:t>, headphone)</w:t>
      </w:r>
      <w:r>
        <w:rPr>
          <w:lang w:val="en-US"/>
        </w:rPr>
        <w:t>.</w:t>
      </w:r>
      <w:r w:rsidR="00BA7321">
        <w:rPr>
          <w:lang w:val="en-US"/>
        </w:rPr>
        <w:t xml:space="preserve"> The study will </w:t>
      </w:r>
      <w:r w:rsidR="000E2606">
        <w:rPr>
          <w:lang w:val="en-US"/>
        </w:rPr>
        <w:t xml:space="preserve">mainly </w:t>
      </w:r>
      <w:r w:rsidR="00BA7321">
        <w:rPr>
          <w:lang w:val="en-US"/>
        </w:rPr>
        <w:t xml:space="preserve">focus on </w:t>
      </w:r>
      <w:r w:rsidR="000E2606">
        <w:rPr>
          <w:lang w:val="en-US"/>
        </w:rPr>
        <w:t xml:space="preserve">this miniature microphone consider the immersive audio system is much </w:t>
      </w:r>
      <w:r w:rsidR="007E0E75">
        <w:rPr>
          <w:lang w:val="en-US"/>
        </w:rPr>
        <w:t>more c</w:t>
      </w:r>
      <w:r w:rsidR="007E0E75" w:rsidRPr="007E0E75">
        <w:rPr>
          <w:lang w:val="en-US"/>
        </w:rPr>
        <w:t>omplex</w:t>
      </w:r>
      <w:r w:rsidR="007E0E75">
        <w:rPr>
          <w:lang w:val="en-US"/>
        </w:rPr>
        <w:t>.</w:t>
      </w:r>
    </w:p>
    <w:p w14:paraId="56859178" w14:textId="0FB24CFA" w:rsidR="00ED462D" w:rsidRPr="00ED462D" w:rsidRDefault="007E0E75" w:rsidP="00ED462D">
      <w:pPr>
        <w:rPr>
          <w:lang w:val="en-US"/>
        </w:rPr>
      </w:pPr>
      <w:r>
        <w:rPr>
          <w:lang w:val="en-US"/>
        </w:rPr>
        <w:t>Other microphone</w:t>
      </w:r>
      <w:r w:rsidR="00A7498D">
        <w:rPr>
          <w:lang w:val="en-US"/>
        </w:rPr>
        <w:t>s</w:t>
      </w:r>
      <w:r>
        <w:rPr>
          <w:lang w:val="en-US"/>
        </w:rPr>
        <w:t xml:space="preserve"> will also be c</w:t>
      </w:r>
      <w:r w:rsidR="00D816E5">
        <w:rPr>
          <w:lang w:val="en-US"/>
        </w:rPr>
        <w:t xml:space="preserve">onsidered, </w:t>
      </w:r>
      <w:r w:rsidR="006F74A6">
        <w:rPr>
          <w:lang w:val="en-US"/>
        </w:rPr>
        <w:t xml:space="preserve">like </w:t>
      </w:r>
      <w:r w:rsidR="00F94793">
        <w:rPr>
          <w:lang w:val="en-US"/>
        </w:rPr>
        <w:t>the dynamic</w:t>
      </w:r>
      <w:r w:rsidR="006F74A6" w:rsidRPr="006F74A6">
        <w:rPr>
          <w:lang w:val="en-US"/>
        </w:rPr>
        <w:t xml:space="preserve"> microphone and condenser microphone still dominate the professional audio industry.</w:t>
      </w:r>
    </w:p>
    <w:p w14:paraId="523B935F" w14:textId="74D554D3" w:rsidR="008A4F47" w:rsidRDefault="008A4F47" w:rsidP="008A4F47"/>
    <w:p w14:paraId="37241FB5" w14:textId="70DD8310" w:rsidR="004F6FF3" w:rsidRDefault="004F6FF3" w:rsidP="004F6FF3">
      <w:pPr>
        <w:pStyle w:val="Heading2"/>
      </w:pPr>
      <w:r>
        <w:t>Preamps</w:t>
      </w:r>
    </w:p>
    <w:p w14:paraId="263A8577" w14:textId="44BF97EA" w:rsidR="004F6FF3" w:rsidRDefault="00FF70E6" w:rsidP="004F6FF3">
      <w:r>
        <w:t>TBD</w:t>
      </w:r>
    </w:p>
    <w:p w14:paraId="6C125A0D" w14:textId="4E2779E6" w:rsidR="004F6FF3" w:rsidRDefault="004F6FF3" w:rsidP="004F6FF3">
      <w:pPr>
        <w:pStyle w:val="Heading2"/>
      </w:pPr>
      <w:r>
        <w:t>ADC</w:t>
      </w:r>
    </w:p>
    <w:p w14:paraId="5B7C41F9" w14:textId="1F555F71" w:rsidR="004F6FF3" w:rsidRDefault="000C6D76" w:rsidP="004F6FF3">
      <w:r>
        <w:t>TBD</w:t>
      </w:r>
    </w:p>
    <w:p w14:paraId="6A73FEF8" w14:textId="67CCCA94" w:rsidR="004F6FF3" w:rsidRDefault="004F6FF3" w:rsidP="00BB2AEE">
      <w:pPr>
        <w:pStyle w:val="Heading2"/>
      </w:pPr>
      <w:r>
        <w:t>Clock</w:t>
      </w:r>
    </w:p>
    <w:p w14:paraId="496D898E" w14:textId="0B834088" w:rsidR="00C4015C" w:rsidRPr="00F47C30" w:rsidRDefault="00C4015C" w:rsidP="00F47C30">
      <w:r>
        <w:t>TBD</w:t>
      </w:r>
    </w:p>
    <w:p w14:paraId="52917E06" w14:textId="5BB0BCE3" w:rsidR="008A4F47" w:rsidRDefault="008E16CB" w:rsidP="00BB2AEE">
      <w:pPr>
        <w:pStyle w:val="Heading1"/>
      </w:pPr>
      <w:r>
        <w:t>D</w:t>
      </w:r>
      <w:r w:rsidR="00400C86" w:rsidRPr="00400C86">
        <w:t>irectivity</w:t>
      </w:r>
    </w:p>
    <w:p w14:paraId="329C9634" w14:textId="31039139" w:rsidR="008A4F47" w:rsidRDefault="00D068AE" w:rsidP="008A4F47">
      <w:r w:rsidRPr="00D068AE">
        <w:t>Directivity</w:t>
      </w:r>
      <w:r w:rsidR="008A4F47">
        <w:t xml:space="preserve"> is a very </w:t>
      </w:r>
      <w:r w:rsidR="00022E8A">
        <w:t>important</w:t>
      </w:r>
      <w:r w:rsidR="008A4F47">
        <w:t xml:space="preserve"> part in </w:t>
      </w:r>
      <w:r w:rsidR="00022E8A">
        <w:t>immersive audio</w:t>
      </w:r>
      <w:r w:rsidR="008A4F47">
        <w:t>,</w:t>
      </w:r>
      <w:r w:rsidR="00167E51">
        <w:t xml:space="preserve"> every</w:t>
      </w:r>
      <w:r w:rsidR="00400C86">
        <w:t xml:space="preserve"> immersive</w:t>
      </w:r>
      <w:r w:rsidR="00167E51">
        <w:t xml:space="preserve"> audio format </w:t>
      </w:r>
      <w:r w:rsidR="0043707C">
        <w:t>has</w:t>
      </w:r>
      <w:r w:rsidR="00167E51">
        <w:t xml:space="preserve"> requirement on </w:t>
      </w:r>
      <w:r w:rsidR="00400C86">
        <w:t>directivity.</w:t>
      </w:r>
      <w:r w:rsidR="008A4F47">
        <w:t xml:space="preserve"> </w:t>
      </w:r>
      <w:r w:rsidR="00400C86">
        <w:t>E</w:t>
      </w:r>
      <w:r w:rsidR="008A4F47">
        <w:t xml:space="preserve">ven for objective audio, we also need take care of the </w:t>
      </w:r>
      <w:r w:rsidR="00400C86" w:rsidRPr="00400C86">
        <w:t>directivity</w:t>
      </w:r>
      <w:r w:rsidR="008A4F47">
        <w:t xml:space="preserve"> to </w:t>
      </w:r>
      <w:r w:rsidR="00400C86">
        <w:t>avoid</w:t>
      </w:r>
      <w:r w:rsidR="008A4F47">
        <w:t xml:space="preserve"> the influence of environment</w:t>
      </w:r>
      <w:r w:rsidR="00400C86">
        <w:t xml:space="preserve"> noise</w:t>
      </w:r>
      <w:r w:rsidR="008A4F47">
        <w:t>.</w:t>
      </w:r>
    </w:p>
    <w:p w14:paraId="3C3B238E" w14:textId="77777777" w:rsidR="008A4F47" w:rsidRDefault="008A4F47" w:rsidP="008A4F47"/>
    <w:p w14:paraId="4D0E199F" w14:textId="77777777" w:rsidR="00807BAE" w:rsidRDefault="00807BAE" w:rsidP="008A4F47"/>
    <w:p w14:paraId="584907C1" w14:textId="2DCDE812" w:rsidR="00807BAE" w:rsidRDefault="00807BAE" w:rsidP="00807BAE">
      <w:pPr>
        <w:pStyle w:val="Heading2"/>
      </w:pPr>
      <w:r>
        <w:t>Traditional approaches</w:t>
      </w:r>
      <w:r w:rsidR="00527BCC">
        <w:t xml:space="preserve"> used in </w:t>
      </w:r>
      <w:r w:rsidR="0078532C">
        <w:t>immersive audio</w:t>
      </w:r>
      <w:r>
        <w:t>:</w:t>
      </w:r>
    </w:p>
    <w:p w14:paraId="46365396" w14:textId="565F65C8" w:rsidR="001605C2" w:rsidRDefault="00A03EF3" w:rsidP="001605C2">
      <w:pPr>
        <w:pStyle w:val="Heading3"/>
      </w:pPr>
      <w:r>
        <w:t>D</w:t>
      </w:r>
      <w:r w:rsidR="001605C2">
        <w:t>irectional microphone capsule</w:t>
      </w:r>
    </w:p>
    <w:p w14:paraId="7DAB3E1B" w14:textId="2DF37756" w:rsidR="00807BAE" w:rsidRDefault="002F0A54" w:rsidP="001605C2">
      <w:r>
        <w:t xml:space="preserve">Most directional microphone is using </w:t>
      </w:r>
      <w:r w:rsidRPr="002F0A54">
        <w:t xml:space="preserve">two </w:t>
      </w:r>
      <w:r>
        <w:t xml:space="preserve">closely </w:t>
      </w:r>
      <w:r w:rsidRPr="002F0A54">
        <w:t xml:space="preserve">diaphragms that electrically </w:t>
      </w:r>
      <w:r w:rsidR="00E15702" w:rsidRPr="00E15702">
        <w:t>subtracted from each other</w:t>
      </w:r>
      <w:r w:rsidRPr="002F0A54">
        <w:t xml:space="preserve"> to provide a range of polar patterns</w:t>
      </w:r>
      <w:r>
        <w:t xml:space="preserve">. </w:t>
      </w:r>
    </w:p>
    <w:p w14:paraId="24200B53" w14:textId="77777777" w:rsidR="001605C2" w:rsidRDefault="001605C2" w:rsidP="001605C2"/>
    <w:p w14:paraId="2D7A9C21" w14:textId="2DB50B0F" w:rsidR="00807BAE" w:rsidRDefault="001F15E0" w:rsidP="001605C2">
      <w:pPr>
        <w:pStyle w:val="Heading3"/>
      </w:pPr>
      <w:r>
        <w:t>I</w:t>
      </w:r>
      <w:r w:rsidR="00075821">
        <w:t>nterf</w:t>
      </w:r>
      <w:r w:rsidR="00DF2180">
        <w:t>erence</w:t>
      </w:r>
      <w:r w:rsidR="00807BAE">
        <w:t xml:space="preserve"> tube</w:t>
      </w:r>
    </w:p>
    <w:p w14:paraId="4C0FEA76" w14:textId="1006F924" w:rsidR="004E0A49" w:rsidRDefault="00CF103D" w:rsidP="00807BAE">
      <w:r>
        <w:t>Interference</w:t>
      </w:r>
      <w:r w:rsidR="00B04FB5">
        <w:t xml:space="preserve"> tube is usually used on s</w:t>
      </w:r>
      <w:r w:rsidR="00B04FB5" w:rsidRPr="00B04FB5">
        <w:t>hotgun microphones</w:t>
      </w:r>
      <w:r w:rsidR="001A1B02">
        <w:t>. Make</w:t>
      </w:r>
      <w:r w:rsidR="00132739">
        <w:t xml:space="preserve"> it</w:t>
      </w:r>
      <w:r w:rsidR="00B04FB5" w:rsidRPr="00B04FB5">
        <w:t xml:space="preserve"> </w:t>
      </w:r>
      <w:r w:rsidR="001A1B02">
        <w:t>the</w:t>
      </w:r>
      <w:r w:rsidR="00B04FB5" w:rsidRPr="00B04FB5">
        <w:t xml:space="preserve"> more directional than a typical cardioid or supercardioid microphone.</w:t>
      </w:r>
    </w:p>
    <w:p w14:paraId="2291D39E" w14:textId="71E06A35" w:rsidR="00782AAE" w:rsidRDefault="004D160F" w:rsidP="00782AAE">
      <w:r>
        <w:t>Interference tube is</w:t>
      </w:r>
      <w:r w:rsidR="00772F37" w:rsidRPr="00772F37">
        <w:t xml:space="preserve"> a long, narrow </w:t>
      </w:r>
      <w:r w:rsidR="00554DCD">
        <w:t xml:space="preserve">extended </w:t>
      </w:r>
      <w:r w:rsidR="00772F37" w:rsidRPr="00772F37">
        <w:t>tube that is placed in front of the microphone capsule and has multiple small holes along its length</w:t>
      </w:r>
      <w:r w:rsidR="00B95855">
        <w:t>. It create</w:t>
      </w:r>
      <w:r w:rsidR="004521BE">
        <w:t>s</w:t>
      </w:r>
      <w:r w:rsidR="00554DCD" w:rsidRPr="00537B71">
        <w:t xml:space="preserve"> </w:t>
      </w:r>
      <w:r w:rsidR="00772F37" w:rsidRPr="00772F37">
        <w:t xml:space="preserve">phase </w:t>
      </w:r>
      <w:proofErr w:type="spellStart"/>
      <w:r w:rsidR="00B23DB3">
        <w:t>shfit</w:t>
      </w:r>
      <w:proofErr w:type="spellEnd"/>
      <w:r w:rsidR="00772F37" w:rsidRPr="00772F37">
        <w:t xml:space="preserve"> </w:t>
      </w:r>
      <w:r w:rsidR="00EB5D64">
        <w:t xml:space="preserve">for </w:t>
      </w:r>
      <w:r w:rsidR="00772F37" w:rsidRPr="00772F37">
        <w:t>sound</w:t>
      </w:r>
      <w:r w:rsidR="00EB5D64">
        <w:t>s</w:t>
      </w:r>
      <w:r w:rsidR="00772F37" w:rsidRPr="00772F37">
        <w:t xml:space="preserve"> arriving from </w:t>
      </w:r>
      <w:r w:rsidR="00B23DB3" w:rsidRPr="00782AAE">
        <w:t>off-axis</w:t>
      </w:r>
      <w:r w:rsidR="00772F37" w:rsidRPr="00772F37">
        <w:t xml:space="preserve"> directions, </w:t>
      </w:r>
      <w:r w:rsidR="00782AAE" w:rsidRPr="00782AAE">
        <w:t>the off-axis sound will arrive at the diaphragm with varying phase relationships and so partially cancel one another out</w:t>
      </w:r>
      <w:r w:rsidR="001F2EFB">
        <w:t>.</w:t>
      </w:r>
    </w:p>
    <w:p w14:paraId="343CC666" w14:textId="5A07CC4B" w:rsidR="002D0B6A" w:rsidRDefault="00C54D25" w:rsidP="00782AAE">
      <w:r w:rsidRPr="00C54D25">
        <w:rPr>
          <w:noProof/>
        </w:rPr>
        <w:drawing>
          <wp:inline distT="0" distB="0" distL="0" distR="0" wp14:anchorId="7835321C" wp14:editId="412C57C1">
            <wp:extent cx="6116320" cy="14897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6320" cy="1489710"/>
                    </a:xfrm>
                    <a:prstGeom prst="rect">
                      <a:avLst/>
                    </a:prstGeom>
                  </pic:spPr>
                </pic:pic>
              </a:graphicData>
            </a:graphic>
          </wp:inline>
        </w:drawing>
      </w:r>
    </w:p>
    <w:p w14:paraId="273F6494" w14:textId="1EE392AC" w:rsidR="0096081D" w:rsidRPr="00E4303B" w:rsidRDefault="0096081D" w:rsidP="0096081D">
      <w:pPr>
        <w:ind w:firstLineChars="900" w:firstLine="2160"/>
        <w:rPr>
          <w:rFonts w:eastAsia="Malgun Gothic"/>
          <w:b/>
          <w:bCs/>
        </w:rPr>
      </w:pPr>
      <w:r w:rsidRPr="00E4303B">
        <w:rPr>
          <w:rFonts w:eastAsiaTheme="minorEastAsia"/>
          <w:b/>
          <w:bCs/>
          <w:sz w:val="24"/>
          <w:szCs w:val="24"/>
          <w:lang w:val="en-US" w:eastAsia="zh-CN"/>
        </w:rPr>
        <w:t xml:space="preserve">Figure 1 </w:t>
      </w:r>
      <w:r w:rsidRPr="00E4303B">
        <w:rPr>
          <w:rFonts w:eastAsiaTheme="minorEastAsia" w:hint="eastAsia"/>
          <w:b/>
          <w:bCs/>
          <w:sz w:val="24"/>
          <w:szCs w:val="24"/>
          <w:lang w:val="en-US" w:eastAsia="zh-CN"/>
        </w:rPr>
        <w:t>T</w:t>
      </w:r>
      <w:r w:rsidRPr="00E4303B">
        <w:rPr>
          <w:rFonts w:eastAsiaTheme="minorEastAsia"/>
          <w:b/>
          <w:bCs/>
          <w:sz w:val="24"/>
          <w:szCs w:val="24"/>
          <w:lang w:val="en-US" w:eastAsia="zh-CN"/>
        </w:rPr>
        <w:t xml:space="preserve">he </w:t>
      </w:r>
      <w:r w:rsidR="00282D17" w:rsidRPr="00282D17">
        <w:rPr>
          <w:rFonts w:eastAsiaTheme="minorEastAsia"/>
          <w:b/>
          <w:bCs/>
          <w:sz w:val="24"/>
          <w:szCs w:val="24"/>
          <w:lang w:val="en-US" w:eastAsia="zh-CN"/>
        </w:rPr>
        <w:t>schematic diagram</w:t>
      </w:r>
      <w:r w:rsidRPr="00E4303B">
        <w:rPr>
          <w:rFonts w:eastAsiaTheme="minorEastAsia"/>
          <w:b/>
          <w:bCs/>
          <w:sz w:val="24"/>
          <w:szCs w:val="24"/>
          <w:lang w:val="en-US" w:eastAsia="zh-CN"/>
        </w:rPr>
        <w:t xml:space="preserve"> of </w:t>
      </w:r>
      <w:r w:rsidR="00824D70">
        <w:rPr>
          <w:rFonts w:eastAsiaTheme="minorEastAsia"/>
          <w:b/>
          <w:bCs/>
          <w:sz w:val="24"/>
          <w:szCs w:val="24"/>
          <w:lang w:val="en-US" w:eastAsia="zh-CN"/>
        </w:rPr>
        <w:t>i</w:t>
      </w:r>
      <w:r w:rsidR="00282D17" w:rsidRPr="00282D17">
        <w:rPr>
          <w:rFonts w:eastAsiaTheme="minorEastAsia"/>
          <w:b/>
          <w:bCs/>
          <w:sz w:val="24"/>
          <w:szCs w:val="24"/>
          <w:lang w:val="en-US" w:eastAsia="zh-CN"/>
        </w:rPr>
        <w:t>nterference tube</w:t>
      </w:r>
    </w:p>
    <w:p w14:paraId="4834E133" w14:textId="77777777" w:rsidR="0096081D" w:rsidRDefault="0096081D" w:rsidP="00782AAE"/>
    <w:p w14:paraId="05CD3F90" w14:textId="1EDD1596" w:rsidR="00807BAE" w:rsidRDefault="00144471" w:rsidP="00782AAE">
      <w:pPr>
        <w:pStyle w:val="Heading3"/>
      </w:pPr>
      <w:bookmarkStart w:id="5" w:name="OLE_LINK6"/>
      <w:r w:rsidRPr="00144471">
        <w:t>Binaural acoustic stimulation</w:t>
      </w:r>
    </w:p>
    <w:bookmarkEnd w:id="5"/>
    <w:p w14:paraId="54CA4262" w14:textId="22D47967" w:rsidR="008A4F47" w:rsidRDefault="003229BA" w:rsidP="00BB2AEE">
      <w:r>
        <w:t>TBD</w:t>
      </w:r>
    </w:p>
    <w:p w14:paraId="571D67ED" w14:textId="77777777" w:rsidR="00144471" w:rsidRDefault="00144471" w:rsidP="00BB2AEE"/>
    <w:p w14:paraId="1FC818CF" w14:textId="5F914903" w:rsidR="00144471" w:rsidRDefault="00955D44" w:rsidP="00144471">
      <w:pPr>
        <w:pStyle w:val="Heading2"/>
      </w:pPr>
      <w:r>
        <w:t>B</w:t>
      </w:r>
      <w:r w:rsidRPr="00736B18">
        <w:t>eamformi</w:t>
      </w:r>
      <w:r>
        <w:t>ng</w:t>
      </w:r>
      <w:r>
        <w:t xml:space="preserve"> m</w:t>
      </w:r>
      <w:r w:rsidR="00736B18" w:rsidRPr="00736B18">
        <w:t xml:space="preserve">icrophone array </w:t>
      </w:r>
    </w:p>
    <w:p w14:paraId="2A661289" w14:textId="00A28472" w:rsidR="00144471" w:rsidRDefault="00805668" w:rsidP="00144471">
      <w:r w:rsidRPr="00805668">
        <w:t>Research on microphone array beamforming began in the late 1960s, although some basic principles can be traced back to the 1930s when directional microphones were invented. Early work in this field was strongly influenced by sensor array theory developed in the radar and sonar fields.</w:t>
      </w:r>
    </w:p>
    <w:p w14:paraId="22EB21D4" w14:textId="02E76BB6" w:rsidR="008B51AC" w:rsidRDefault="0074134A" w:rsidP="00EF4C0B">
      <w:pPr>
        <w:rPr>
          <w:lang w:eastAsia="zh-CN"/>
        </w:rPr>
      </w:pPr>
      <w:r>
        <w:rPr>
          <w:lang w:eastAsia="zh-CN"/>
        </w:rPr>
        <w:t xml:space="preserve">Beamforming is a very popular </w:t>
      </w:r>
      <w:r w:rsidR="008E16CB">
        <w:rPr>
          <w:lang w:eastAsia="zh-CN"/>
        </w:rPr>
        <w:t xml:space="preserve">technology to achieve target </w:t>
      </w:r>
      <w:r w:rsidR="008E16CB" w:rsidRPr="008E16CB">
        <w:rPr>
          <w:lang w:eastAsia="zh-CN"/>
        </w:rPr>
        <w:t>directivity</w:t>
      </w:r>
      <w:r w:rsidR="008E16CB">
        <w:rPr>
          <w:lang w:eastAsia="zh-CN"/>
        </w:rPr>
        <w:t xml:space="preserve">, though it’s mostly used for </w:t>
      </w:r>
      <w:r w:rsidR="004F18E0">
        <w:rPr>
          <w:lang w:eastAsia="zh-CN"/>
        </w:rPr>
        <w:t xml:space="preserve">mono </w:t>
      </w:r>
      <w:r w:rsidR="00736B18">
        <w:rPr>
          <w:lang w:eastAsia="zh-CN"/>
        </w:rPr>
        <w:t>speech</w:t>
      </w:r>
      <w:r w:rsidR="00352695">
        <w:rPr>
          <w:lang w:eastAsia="zh-CN"/>
        </w:rPr>
        <w:t xml:space="preserve"> now</w:t>
      </w:r>
      <w:r w:rsidR="004F18E0">
        <w:rPr>
          <w:lang w:eastAsia="zh-CN"/>
        </w:rPr>
        <w:t>, i</w:t>
      </w:r>
      <w:r w:rsidR="00352695">
        <w:t xml:space="preserve">t </w:t>
      </w:r>
      <w:r w:rsidR="00352695" w:rsidRPr="00352695">
        <w:rPr>
          <w:lang w:eastAsia="zh-CN"/>
        </w:rPr>
        <w:t xml:space="preserve">is great potential in </w:t>
      </w:r>
      <w:r w:rsidR="00352695">
        <w:rPr>
          <w:lang w:eastAsia="zh-CN"/>
        </w:rPr>
        <w:t>immersive audio</w:t>
      </w:r>
      <w:r w:rsidR="00352695" w:rsidRPr="00352695">
        <w:rPr>
          <w:lang w:eastAsia="zh-CN"/>
        </w:rPr>
        <w:t>.</w:t>
      </w:r>
      <w:r w:rsidR="00352695">
        <w:rPr>
          <w:lang w:eastAsia="zh-CN"/>
        </w:rPr>
        <w:t xml:space="preserve"> </w:t>
      </w:r>
      <w:r w:rsidR="0024238D" w:rsidRPr="0024238D">
        <w:rPr>
          <w:lang w:eastAsia="zh-CN"/>
        </w:rPr>
        <w:t>There are also many studies in this area.</w:t>
      </w:r>
    </w:p>
    <w:p w14:paraId="3CCD3D61" w14:textId="20273A80" w:rsidR="0024238D" w:rsidRDefault="00611F36" w:rsidP="00144471">
      <w:r w:rsidRPr="00611F36">
        <w:rPr>
          <w:lang w:eastAsia="zh-CN"/>
        </w:rPr>
        <w:t xml:space="preserve">This proposal starts with two fundamental </w:t>
      </w:r>
      <w:r w:rsidR="00CD37F7" w:rsidRPr="00611F36">
        <w:rPr>
          <w:lang w:eastAsia="zh-CN"/>
        </w:rPr>
        <w:t>technologies</w:t>
      </w:r>
      <w:r w:rsidR="00CD37F7">
        <w:rPr>
          <w:lang w:eastAsia="zh-CN"/>
        </w:rPr>
        <w:t>:</w:t>
      </w:r>
      <w:r w:rsidR="00833888">
        <w:rPr>
          <w:lang w:eastAsia="zh-CN"/>
        </w:rPr>
        <w:t xml:space="preserve"> </w:t>
      </w:r>
      <w:r w:rsidR="00E5006E">
        <w:t>Delay-sum</w:t>
      </w:r>
      <w:r w:rsidR="00833888" w:rsidRPr="00834E7A">
        <w:rPr>
          <w:lang w:eastAsia="zh-CN"/>
        </w:rPr>
        <w:t xml:space="preserve"> </w:t>
      </w:r>
      <w:r w:rsidR="00833888">
        <w:rPr>
          <w:lang w:eastAsia="zh-CN"/>
        </w:rPr>
        <w:t>and</w:t>
      </w:r>
      <w:r w:rsidR="00CD37F7">
        <w:rPr>
          <w:lang w:eastAsia="zh-CN"/>
        </w:rPr>
        <w:t xml:space="preserve"> </w:t>
      </w:r>
      <w:r w:rsidR="00C8678F">
        <w:rPr>
          <w:lang w:eastAsia="zh-CN"/>
        </w:rPr>
        <w:t>differential. And</w:t>
      </w:r>
      <w:r w:rsidR="00FC6377">
        <w:rPr>
          <w:lang w:eastAsia="zh-CN"/>
        </w:rPr>
        <w:t xml:space="preserve"> aim</w:t>
      </w:r>
      <w:r w:rsidR="00C8678F">
        <w:rPr>
          <w:lang w:eastAsia="zh-CN"/>
        </w:rPr>
        <w:t xml:space="preserve"> for the suitable solution for immersive audio on UE.</w:t>
      </w:r>
    </w:p>
    <w:p w14:paraId="6729A2EF" w14:textId="428B4765" w:rsidR="00144471" w:rsidRDefault="00E5006E" w:rsidP="00144471">
      <w:pPr>
        <w:pStyle w:val="Heading3"/>
      </w:pPr>
      <w:bookmarkStart w:id="6" w:name="OLE_LINK5"/>
      <w:r>
        <w:lastRenderedPageBreak/>
        <w:t>Delay-sum</w:t>
      </w:r>
      <w:r w:rsidR="00CD37F7" w:rsidRPr="00CD37F7">
        <w:t xml:space="preserve"> </w:t>
      </w:r>
      <w:r w:rsidR="00812BA2">
        <w:t>microphone array</w:t>
      </w:r>
    </w:p>
    <w:bookmarkEnd w:id="6"/>
    <w:p w14:paraId="6850CCAE" w14:textId="487D425B" w:rsidR="00144471" w:rsidRPr="00144471" w:rsidRDefault="00E33BD2" w:rsidP="00144471">
      <w:r w:rsidRPr="00E33BD2">
        <w:rPr>
          <w:noProof/>
        </w:rPr>
        <w:drawing>
          <wp:inline distT="0" distB="0" distL="0" distR="0" wp14:anchorId="19A57A68" wp14:editId="6056DF64">
            <wp:extent cx="6116320" cy="27368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6320" cy="2736850"/>
                    </a:xfrm>
                    <a:prstGeom prst="rect">
                      <a:avLst/>
                    </a:prstGeom>
                    <a:noFill/>
                    <a:ln>
                      <a:noFill/>
                    </a:ln>
                  </pic:spPr>
                </pic:pic>
              </a:graphicData>
            </a:graphic>
          </wp:inline>
        </w:drawing>
      </w:r>
    </w:p>
    <w:p w14:paraId="06AF1B92" w14:textId="77777777" w:rsidR="00690AE0" w:rsidRDefault="00690AE0" w:rsidP="008A4F47"/>
    <w:p w14:paraId="575306A3" w14:textId="04BEEF4B" w:rsidR="008A4F47" w:rsidRDefault="00BA6B70" w:rsidP="008A4F47">
      <w:r w:rsidRPr="00BA6B70">
        <w:t xml:space="preserve">The basic idea of this technology is to </w:t>
      </w:r>
      <w:r w:rsidR="00F57FE4" w:rsidRPr="00F57FE4">
        <w:t xml:space="preserve">delay the output of each microphone by an appropriate amount of </w:t>
      </w:r>
      <w:r w:rsidR="00BA4C48" w:rsidRPr="00F57FE4">
        <w:t>time</w:t>
      </w:r>
      <w:r w:rsidR="00BA4C48">
        <w:t>.</w:t>
      </w:r>
      <w:r w:rsidR="00BA4C48" w:rsidRPr="00575991">
        <w:t xml:space="preserve"> The</w:t>
      </w:r>
      <w:r w:rsidR="00575991" w:rsidRPr="00575991">
        <w:t xml:space="preserve"> phase relationship between the microphones is carefully controlled to ensure that the</w:t>
      </w:r>
      <w:r w:rsidR="007D33CA">
        <w:t xml:space="preserve"> signal form</w:t>
      </w:r>
      <w:r w:rsidR="00575991" w:rsidRPr="00575991">
        <w:t xml:space="preserve"> desired </w:t>
      </w:r>
      <w:r w:rsidR="0001618A">
        <w:t>direction</w:t>
      </w:r>
      <w:r w:rsidR="00575991" w:rsidRPr="00575991">
        <w:t xml:space="preserve"> </w:t>
      </w:r>
      <w:r w:rsidR="007D33CA">
        <w:t xml:space="preserve">  have the same phase so that th</w:t>
      </w:r>
      <w:r w:rsidR="004F52D7">
        <w:t>ey can be</w:t>
      </w:r>
      <w:r w:rsidR="00575991" w:rsidRPr="00575991">
        <w:t xml:space="preserve"> reinforce</w:t>
      </w:r>
      <w:r w:rsidR="004F52D7">
        <w:t>d</w:t>
      </w:r>
      <w:r w:rsidR="00575991" w:rsidRPr="00575991">
        <w:t xml:space="preserve">. </w:t>
      </w:r>
    </w:p>
    <w:p w14:paraId="36D89EEF" w14:textId="5ABAADC5" w:rsidR="001B6CDB" w:rsidRDefault="00812BA2" w:rsidP="008A4F47">
      <w:r>
        <w:t>Though the de</w:t>
      </w:r>
      <w:r w:rsidRPr="00812BA2">
        <w:t>lay-sum microphone array</w:t>
      </w:r>
      <w:r>
        <w:t xml:space="preserve"> can</w:t>
      </w:r>
      <w:r w:rsidR="00BA4C48" w:rsidRPr="00BA4C48">
        <w:t xml:space="preserve"> obtain a very sharp directionality.</w:t>
      </w:r>
      <w:r w:rsidR="00BA4C48" w:rsidRPr="001B6CDB">
        <w:t xml:space="preserve"> However</w:t>
      </w:r>
      <w:r w:rsidR="001B6CDB" w:rsidRPr="001B6CDB">
        <w:t>, the biggest problem with this beamformer is that its beam pattern changes significantly with frequency.</w:t>
      </w:r>
    </w:p>
    <w:p w14:paraId="60A3E145" w14:textId="7C21A5C0" w:rsidR="00E33BD2" w:rsidRDefault="00CD37F7" w:rsidP="00E33BD2">
      <w:pPr>
        <w:pStyle w:val="Heading3"/>
      </w:pPr>
      <w:r w:rsidRPr="00CD37F7">
        <w:lastRenderedPageBreak/>
        <w:t xml:space="preserve">Differential </w:t>
      </w:r>
      <w:r w:rsidR="00812BA2">
        <w:t>microphone array</w:t>
      </w:r>
    </w:p>
    <w:p w14:paraId="007A3643" w14:textId="372DD5C9" w:rsidR="00E33BD2" w:rsidRDefault="00D85530" w:rsidP="00E33BD2">
      <w:r w:rsidRPr="00D85530">
        <w:rPr>
          <w:noProof/>
        </w:rPr>
        <w:drawing>
          <wp:inline distT="0" distB="0" distL="0" distR="0" wp14:anchorId="6649626E" wp14:editId="3429805A">
            <wp:extent cx="5467350" cy="6134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67350" cy="6134100"/>
                    </a:xfrm>
                    <a:prstGeom prst="rect">
                      <a:avLst/>
                    </a:prstGeom>
                    <a:noFill/>
                    <a:ln>
                      <a:noFill/>
                    </a:ln>
                  </pic:spPr>
                </pic:pic>
              </a:graphicData>
            </a:graphic>
          </wp:inline>
        </w:drawing>
      </w:r>
    </w:p>
    <w:p w14:paraId="6D9739EF" w14:textId="10F37628" w:rsidR="00A03EF3" w:rsidRDefault="00A03EF3" w:rsidP="00A03EF3">
      <w:r>
        <w:t xml:space="preserve">In </w:t>
      </w:r>
      <w:r w:rsidR="00E27C7C">
        <w:t>D</w:t>
      </w:r>
      <w:r>
        <w:t xml:space="preserve">ifferential </w:t>
      </w:r>
      <w:r w:rsidR="00E27C7C">
        <w:t>M</w:t>
      </w:r>
      <w:r w:rsidR="0099730E" w:rsidRPr="0099730E">
        <w:t xml:space="preserve">icrophone </w:t>
      </w:r>
      <w:r w:rsidR="00E27C7C">
        <w:t>A</w:t>
      </w:r>
      <w:r w:rsidR="00E27C7C" w:rsidRPr="0099730E">
        <w:t>rray</w:t>
      </w:r>
      <w:r w:rsidR="00E27C7C">
        <w:t xml:space="preserve"> (</w:t>
      </w:r>
      <w:r w:rsidR="0049253F">
        <w:t>DMA)</w:t>
      </w:r>
      <w:r>
        <w:t xml:space="preserve">, the signals from two or more microphones are subtracted from each other to create a special </w:t>
      </w:r>
      <w:r w:rsidR="009176D0">
        <w:t>d</w:t>
      </w:r>
      <w:r w:rsidR="009176D0" w:rsidRPr="00D068AE">
        <w:t>irectivity</w:t>
      </w:r>
      <w:r>
        <w:t xml:space="preserve">. </w:t>
      </w:r>
      <w:r w:rsidR="00CA615E">
        <w:t>The traditional d</w:t>
      </w:r>
      <w:r w:rsidRPr="00A03EF3">
        <w:t>irectional microphone</w:t>
      </w:r>
      <w:r w:rsidR="00CA615E">
        <w:t xml:space="preserve"> can</w:t>
      </w:r>
      <w:r w:rsidR="009176D0">
        <w:t xml:space="preserve"> also</w:t>
      </w:r>
      <w:r w:rsidR="00270F4C">
        <w:t xml:space="preserve"> be seen as a special kind of differential </w:t>
      </w:r>
      <w:r w:rsidR="006F5A38">
        <w:t>beamforming</w:t>
      </w:r>
      <w:r w:rsidR="00270F4C">
        <w:t>.</w:t>
      </w:r>
    </w:p>
    <w:p w14:paraId="5F9BA3A3" w14:textId="2B4D20DD" w:rsidR="00A03EF3" w:rsidRDefault="00A03EF3" w:rsidP="00A03EF3">
      <w:r>
        <w:t xml:space="preserve">By adjusting the weight and phase of the differential signal, </w:t>
      </w:r>
      <w:r w:rsidR="00AC743D">
        <w:t xml:space="preserve">we can all get different </w:t>
      </w:r>
      <w:r w:rsidR="00911E59">
        <w:t>directivity like:</w:t>
      </w:r>
      <w:r w:rsidR="00E1154D" w:rsidRPr="00E1154D">
        <w:t xml:space="preserve"> </w:t>
      </w:r>
      <w:r w:rsidR="007604EE" w:rsidRPr="00E1154D">
        <w:t>cardioid</w:t>
      </w:r>
      <w:r w:rsidR="007604EE">
        <w:t xml:space="preserve">, </w:t>
      </w:r>
      <w:r w:rsidR="007604EE" w:rsidRPr="007604EE">
        <w:t>bidirectional (Figure-8</w:t>
      </w:r>
      <w:r w:rsidR="00F57FE4" w:rsidRPr="007604EE">
        <w:t>),</w:t>
      </w:r>
      <w:r w:rsidR="007604EE" w:rsidRPr="007604EE">
        <w:t xml:space="preserve"> </w:t>
      </w:r>
      <w:r w:rsidR="00F57FE4">
        <w:t>s</w:t>
      </w:r>
      <w:r w:rsidR="00F57FE4" w:rsidRPr="007604EE">
        <w:t>upercardioid, hypercardioid</w:t>
      </w:r>
      <w:r w:rsidR="007604EE">
        <w:t>,</w:t>
      </w:r>
      <w:r w:rsidR="007604EE" w:rsidRPr="007604EE">
        <w:t xml:space="preserve"> </w:t>
      </w:r>
      <w:r w:rsidR="00F57FE4">
        <w:t>s</w:t>
      </w:r>
      <w:r w:rsidR="00F57FE4" w:rsidRPr="007604EE">
        <w:t>ubcardioid</w:t>
      </w:r>
      <w:r w:rsidR="00F57FE4">
        <w:t xml:space="preserve"> (</w:t>
      </w:r>
      <w:r w:rsidR="007604EE">
        <w:t>w</w:t>
      </w:r>
      <w:r w:rsidR="007604EE" w:rsidRPr="007604EE">
        <w:t xml:space="preserve">ide </w:t>
      </w:r>
      <w:r w:rsidR="007604EE">
        <w:t>c</w:t>
      </w:r>
      <w:r w:rsidR="007604EE" w:rsidRPr="007604EE">
        <w:t>ardioid</w:t>
      </w:r>
      <w:r w:rsidR="007604EE">
        <w:t>).</w:t>
      </w:r>
    </w:p>
    <w:p w14:paraId="31A006BA" w14:textId="62BAF036" w:rsidR="00703696" w:rsidRDefault="00703696" w:rsidP="00A03EF3">
      <w:r w:rsidRPr="00703696">
        <w:t xml:space="preserve">Due to the smaller spacing between microphones, the size of </w:t>
      </w:r>
      <w:r>
        <w:t>array</w:t>
      </w:r>
      <w:r w:rsidRPr="00703696">
        <w:t xml:space="preserve"> is usually smaller, making it easy to integrate into </w:t>
      </w:r>
      <w:r>
        <w:t>UE</w:t>
      </w:r>
      <w:r w:rsidRPr="00703696">
        <w:t xml:space="preserve"> such as earphones, </w:t>
      </w:r>
      <w:r w:rsidR="00A7498D">
        <w:t>mobile phone</w:t>
      </w:r>
      <w:r w:rsidRPr="00703696">
        <w:t xml:space="preserve">s, etc. Another characteristic of DMA is that its </w:t>
      </w:r>
      <w:r w:rsidR="001B211A">
        <w:rPr>
          <w:rFonts w:hint="eastAsia"/>
          <w:lang w:eastAsia="zh-CN"/>
        </w:rPr>
        <w:t>d</w:t>
      </w:r>
      <w:r w:rsidR="001B211A" w:rsidRPr="00D068AE">
        <w:t>irectivity</w:t>
      </w:r>
      <w:r w:rsidR="001B211A" w:rsidRPr="00703696">
        <w:t xml:space="preserve"> </w:t>
      </w:r>
      <w:r w:rsidRPr="00703696">
        <w:t>is frequency-invariant; therefore, they are suitable for processing broadband speech and audio signals.</w:t>
      </w:r>
    </w:p>
    <w:p w14:paraId="0C8D2F1F" w14:textId="52E2A50F" w:rsidR="007604EE" w:rsidRDefault="00B452DD" w:rsidP="00B452DD">
      <w:pPr>
        <w:pStyle w:val="Heading1"/>
      </w:pPr>
      <w:r>
        <w:t>Conclusion</w:t>
      </w:r>
    </w:p>
    <w:p w14:paraId="081E05E1" w14:textId="3BB0BE39" w:rsidR="00B452DD" w:rsidRPr="00B452DD" w:rsidRDefault="00B452DD" w:rsidP="00B452DD">
      <w:r>
        <w:t xml:space="preserve">The clause 2 and clause 3 are proposed to be agreed and </w:t>
      </w:r>
      <w:r w:rsidR="00230A4D">
        <w:t>set as a basis for further work</w:t>
      </w:r>
    </w:p>
    <w:p w14:paraId="2375E29A" w14:textId="77777777" w:rsidR="00A03EF3" w:rsidRDefault="00A03EF3" w:rsidP="00E33BD2"/>
    <w:p w14:paraId="18F03608" w14:textId="77777777" w:rsidR="00A03EF3" w:rsidRDefault="00A03EF3" w:rsidP="00E33BD2"/>
    <w:p w14:paraId="3590B79A" w14:textId="77777777" w:rsidR="00A03EF3" w:rsidRDefault="00A03EF3" w:rsidP="00E33BD2"/>
    <w:p w14:paraId="3AADBDDD" w14:textId="77777777" w:rsidR="00A03EF3" w:rsidRPr="00E33BD2" w:rsidRDefault="00A03EF3" w:rsidP="00E33BD2"/>
    <w:p w14:paraId="24EEE6D7" w14:textId="3F20C492" w:rsidR="00CA5651" w:rsidRDefault="00CA5651" w:rsidP="00CA5651">
      <w:pPr>
        <w:keepNext/>
        <w:tabs>
          <w:tab w:val="left" w:pos="2127"/>
        </w:tabs>
        <w:outlineLvl w:val="1"/>
        <w:rPr>
          <w:b/>
          <w:sz w:val="24"/>
          <w:lang w:val="en-US"/>
        </w:rPr>
      </w:pPr>
      <w:r>
        <w:rPr>
          <w:b/>
          <w:sz w:val="24"/>
          <w:lang w:val="en-US"/>
        </w:rPr>
        <w:t>References</w:t>
      </w:r>
    </w:p>
    <w:p w14:paraId="4D0E3BF9" w14:textId="48B7755F" w:rsidR="00552F1A" w:rsidRPr="0033379C" w:rsidRDefault="00552F1A" w:rsidP="0033379C">
      <w:pPr>
        <w:pStyle w:val="ListParagraph"/>
        <w:keepNext/>
        <w:numPr>
          <w:ilvl w:val="0"/>
          <w:numId w:val="17"/>
        </w:numPr>
        <w:tabs>
          <w:tab w:val="left" w:pos="2127"/>
        </w:tabs>
        <w:outlineLvl w:val="1"/>
        <w:rPr>
          <w:bCs/>
        </w:rPr>
      </w:pPr>
      <w:r w:rsidRPr="00655674">
        <w:rPr>
          <w:bCs/>
        </w:rPr>
        <w:t xml:space="preserve">3GPP </w:t>
      </w:r>
      <w:r w:rsidR="00EE3344" w:rsidRPr="00EE3344">
        <w:rPr>
          <w:bCs/>
        </w:rPr>
        <w:t>TR 26.933</w:t>
      </w:r>
      <w:r w:rsidRPr="00655674">
        <w:rPr>
          <w:bCs/>
        </w:rPr>
        <w:t xml:space="preserve">: " </w:t>
      </w:r>
      <w:r w:rsidR="000F3AD1" w:rsidRPr="000F3AD1">
        <w:rPr>
          <w:bCs/>
        </w:rPr>
        <w:t>Study on Diverse Audio Capturing system</w:t>
      </w:r>
      <w:r w:rsidRPr="0033379C">
        <w:rPr>
          <w:bCs/>
        </w:rPr>
        <w:t>."</w:t>
      </w:r>
      <w:r w:rsidR="00EE3344" w:rsidRPr="00EE3344">
        <w:t xml:space="preserve"> </w:t>
      </w:r>
    </w:p>
    <w:p w14:paraId="7C1A8438" w14:textId="7F4B6FC3" w:rsidR="000F7ECB" w:rsidRPr="00EA2386" w:rsidRDefault="000F3AD1" w:rsidP="001F0817">
      <w:pPr>
        <w:pStyle w:val="ListParagraph"/>
        <w:keepNext/>
        <w:numPr>
          <w:ilvl w:val="0"/>
          <w:numId w:val="17"/>
        </w:numPr>
        <w:tabs>
          <w:tab w:val="left" w:pos="2127"/>
        </w:tabs>
        <w:outlineLvl w:val="1"/>
        <w:rPr>
          <w:sz w:val="16"/>
          <w:szCs w:val="16"/>
        </w:rPr>
      </w:pPr>
      <w:r w:rsidRPr="000F3AD1">
        <w:rPr>
          <w:bCs/>
        </w:rPr>
        <w:t>S4-</w:t>
      </w:r>
      <w:r w:rsidR="00657282" w:rsidRPr="000F3AD1">
        <w:rPr>
          <w:bCs/>
        </w:rPr>
        <w:t>230317</w:t>
      </w:r>
      <w:r w:rsidR="00657282">
        <w:rPr>
          <w:bCs/>
        </w:rPr>
        <w:t>:</w:t>
      </w:r>
      <w:r w:rsidR="00657282" w:rsidRPr="000F3AD1">
        <w:rPr>
          <w:bCs/>
        </w:rPr>
        <w:t xml:space="preserve"> [</w:t>
      </w:r>
      <w:r w:rsidRPr="000F3AD1">
        <w:rPr>
          <w:bCs/>
        </w:rPr>
        <w:t>FS_DaCED] TR 26.933 skeleton_V0.0.1</w:t>
      </w:r>
    </w:p>
    <w:p w14:paraId="1499CB4D" w14:textId="1D9DACBC" w:rsidR="000F3AD1" w:rsidRDefault="00EA2386" w:rsidP="00284C9B">
      <w:pPr>
        <w:pStyle w:val="ListParagraph"/>
        <w:keepNext/>
        <w:numPr>
          <w:ilvl w:val="0"/>
          <w:numId w:val="17"/>
        </w:numPr>
        <w:tabs>
          <w:tab w:val="left" w:pos="2127"/>
        </w:tabs>
        <w:outlineLvl w:val="1"/>
      </w:pPr>
      <w:r w:rsidRPr="00EA2386">
        <w:t>S4-</w:t>
      </w:r>
      <w:r w:rsidR="00657282" w:rsidRPr="00EA2386">
        <w:t>230372</w:t>
      </w:r>
      <w:r w:rsidR="00657282">
        <w:t>:</w:t>
      </w:r>
      <w:r w:rsidR="00657282" w:rsidRPr="00EA2386">
        <w:t xml:space="preserve"> Work</w:t>
      </w:r>
      <w:r w:rsidRPr="00EA2386">
        <w:t xml:space="preserve"> Plan for the study on DaCED</w:t>
      </w:r>
    </w:p>
    <w:p w14:paraId="1F290BD1" w14:textId="5F23B77B" w:rsidR="005F4361" w:rsidRDefault="009C67E6" w:rsidP="00FA34FE">
      <w:pPr>
        <w:pStyle w:val="ListParagraph"/>
        <w:keepNext/>
        <w:numPr>
          <w:ilvl w:val="0"/>
          <w:numId w:val="17"/>
        </w:numPr>
        <w:tabs>
          <w:tab w:val="left" w:pos="2127"/>
        </w:tabs>
        <w:outlineLvl w:val="1"/>
      </w:pPr>
      <w:r>
        <w:t xml:space="preserve">J. </w:t>
      </w:r>
      <w:proofErr w:type="spellStart"/>
      <w:r>
        <w:t>Benesty</w:t>
      </w:r>
      <w:proofErr w:type="spellEnd"/>
      <w:r>
        <w:t>, J. Chen, and C. Pan, Fundamentals of differential</w:t>
      </w:r>
      <w:r w:rsidR="001570F2">
        <w:t xml:space="preserve"> </w:t>
      </w:r>
      <w:r>
        <w:t>beamforming. Springer, 2016.</w:t>
      </w:r>
    </w:p>
    <w:p w14:paraId="6403CF5F" w14:textId="00452757" w:rsidR="000F3AD1" w:rsidRPr="00974417" w:rsidRDefault="00E57D55" w:rsidP="00974417">
      <w:pPr>
        <w:pStyle w:val="ListParagraph"/>
        <w:keepNext/>
        <w:numPr>
          <w:ilvl w:val="0"/>
          <w:numId w:val="17"/>
        </w:numPr>
        <w:tabs>
          <w:tab w:val="left" w:pos="2127"/>
        </w:tabs>
        <w:outlineLvl w:val="1"/>
      </w:pPr>
      <w:r w:rsidRPr="00E57D55">
        <w:t xml:space="preserve">Rayburn, Ray A. </w:t>
      </w:r>
      <w:proofErr w:type="spellStart"/>
      <w:r w:rsidRPr="00E57D55">
        <w:t>Eargle's</w:t>
      </w:r>
      <w:proofErr w:type="spellEnd"/>
      <w:r w:rsidRPr="00E57D55">
        <w:t xml:space="preserve"> The Microphone Book: From Mono to Stereo to Surround-a Guide to Microphone Design and Application. Taylor &amp; Francis, 2012.</w:t>
      </w:r>
    </w:p>
    <w:sectPr w:rsidR="000F3AD1" w:rsidRPr="0097441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C5EF0" w14:textId="77777777" w:rsidR="008D1732" w:rsidRDefault="008D1732" w:rsidP="00560A01">
      <w:pPr>
        <w:spacing w:after="0"/>
      </w:pPr>
      <w:r>
        <w:separator/>
      </w:r>
    </w:p>
  </w:endnote>
  <w:endnote w:type="continuationSeparator" w:id="0">
    <w:p w14:paraId="3F1C3CDA" w14:textId="77777777" w:rsidR="008D1732" w:rsidRDefault="008D1732"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65635" w14:textId="77777777" w:rsidR="008D1732" w:rsidRDefault="008D1732" w:rsidP="00560A01">
      <w:pPr>
        <w:spacing w:after="0"/>
      </w:pPr>
      <w:r>
        <w:separator/>
      </w:r>
    </w:p>
  </w:footnote>
  <w:footnote w:type="continuationSeparator" w:id="0">
    <w:p w14:paraId="609DAF98" w14:textId="77777777" w:rsidR="008D1732" w:rsidRDefault="008D1732" w:rsidP="00560A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326BC8"/>
    <w:multiLevelType w:val="hybridMultilevel"/>
    <w:tmpl w:val="199CEB08"/>
    <w:lvl w:ilvl="0" w:tplc="57C22F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DA346F"/>
    <w:multiLevelType w:val="multilevel"/>
    <w:tmpl w:val="7818A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3"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4"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51A73EA9"/>
    <w:multiLevelType w:val="hybridMultilevel"/>
    <w:tmpl w:val="3050D264"/>
    <w:lvl w:ilvl="0" w:tplc="57C22F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54DE0F72"/>
    <w:multiLevelType w:val="hybridMultilevel"/>
    <w:tmpl w:val="BBA06F14"/>
    <w:lvl w:ilvl="0" w:tplc="BF3CD884">
      <w:start w:val="1"/>
      <w:numFmt w:val="decimal"/>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9" w15:restartNumberingAfterBreak="0">
    <w:nsid w:val="7B1A6D84"/>
    <w:multiLevelType w:val="multilevel"/>
    <w:tmpl w:val="498AC06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19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9"/>
  </w:num>
  <w:num w:numId="9">
    <w:abstractNumId w:val="16"/>
  </w:num>
  <w:num w:numId="10">
    <w:abstractNumId w:val="10"/>
  </w:num>
  <w:num w:numId="11">
    <w:abstractNumId w:val="14"/>
  </w:num>
  <w:num w:numId="12">
    <w:abstractNumId w:val="13"/>
  </w:num>
  <w:num w:numId="13">
    <w:abstractNumId w:val="9"/>
  </w:num>
  <w:num w:numId="14">
    <w:abstractNumId w:val="12"/>
  </w:num>
  <w:num w:numId="15">
    <w:abstractNumId w:val="18"/>
  </w:num>
  <w:num w:numId="16">
    <w:abstractNumId w:val="11"/>
  </w:num>
  <w:num w:numId="17">
    <w:abstractNumId w:val="17"/>
  </w:num>
  <w:num w:numId="18">
    <w:abstractNumId w:val="15"/>
  </w:num>
  <w:num w:numId="19">
    <w:abstractNumId w:val="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kwMqwFADS5Ah8tAAAA"/>
  </w:docVars>
  <w:rsids>
    <w:rsidRoot w:val="002530C7"/>
    <w:rsid w:val="00003990"/>
    <w:rsid w:val="000110FD"/>
    <w:rsid w:val="00011E6F"/>
    <w:rsid w:val="0001618A"/>
    <w:rsid w:val="000205FF"/>
    <w:rsid w:val="00022E8A"/>
    <w:rsid w:val="0003021D"/>
    <w:rsid w:val="00030491"/>
    <w:rsid w:val="00032D59"/>
    <w:rsid w:val="0003530B"/>
    <w:rsid w:val="00042F5D"/>
    <w:rsid w:val="00045826"/>
    <w:rsid w:val="00046B86"/>
    <w:rsid w:val="000513C2"/>
    <w:rsid w:val="0005193E"/>
    <w:rsid w:val="00053D6E"/>
    <w:rsid w:val="00055775"/>
    <w:rsid w:val="00060BAD"/>
    <w:rsid w:val="0006469F"/>
    <w:rsid w:val="000664D8"/>
    <w:rsid w:val="00070A29"/>
    <w:rsid w:val="0007266E"/>
    <w:rsid w:val="00072AC3"/>
    <w:rsid w:val="00075821"/>
    <w:rsid w:val="0009104C"/>
    <w:rsid w:val="0009248A"/>
    <w:rsid w:val="00092F7C"/>
    <w:rsid w:val="00096456"/>
    <w:rsid w:val="00096DF9"/>
    <w:rsid w:val="000976A2"/>
    <w:rsid w:val="00097A7E"/>
    <w:rsid w:val="00097B9E"/>
    <w:rsid w:val="000A3170"/>
    <w:rsid w:val="000A7B42"/>
    <w:rsid w:val="000B3CC9"/>
    <w:rsid w:val="000B742A"/>
    <w:rsid w:val="000C1D2D"/>
    <w:rsid w:val="000C2C48"/>
    <w:rsid w:val="000C2FE0"/>
    <w:rsid w:val="000C3216"/>
    <w:rsid w:val="000C3279"/>
    <w:rsid w:val="000C55AA"/>
    <w:rsid w:val="000C6D76"/>
    <w:rsid w:val="000C792F"/>
    <w:rsid w:val="000D18D8"/>
    <w:rsid w:val="000D5309"/>
    <w:rsid w:val="000D6E3E"/>
    <w:rsid w:val="000E2606"/>
    <w:rsid w:val="000E3823"/>
    <w:rsid w:val="000E6504"/>
    <w:rsid w:val="000E66DB"/>
    <w:rsid w:val="000E7B4C"/>
    <w:rsid w:val="000F0DA6"/>
    <w:rsid w:val="000F1719"/>
    <w:rsid w:val="000F34D6"/>
    <w:rsid w:val="000F3AD1"/>
    <w:rsid w:val="000F720C"/>
    <w:rsid w:val="000F7ECB"/>
    <w:rsid w:val="000F7F0C"/>
    <w:rsid w:val="001010C4"/>
    <w:rsid w:val="00102356"/>
    <w:rsid w:val="0010438C"/>
    <w:rsid w:val="0011070D"/>
    <w:rsid w:val="00111C86"/>
    <w:rsid w:val="00121FF2"/>
    <w:rsid w:val="001253EF"/>
    <w:rsid w:val="001263E2"/>
    <w:rsid w:val="001308FF"/>
    <w:rsid w:val="001326F1"/>
    <w:rsid w:val="00132739"/>
    <w:rsid w:val="00134037"/>
    <w:rsid w:val="001374C0"/>
    <w:rsid w:val="00144471"/>
    <w:rsid w:val="00146414"/>
    <w:rsid w:val="001464C2"/>
    <w:rsid w:val="001469DE"/>
    <w:rsid w:val="00147851"/>
    <w:rsid w:val="00150243"/>
    <w:rsid w:val="001537DA"/>
    <w:rsid w:val="00153B4E"/>
    <w:rsid w:val="0015471B"/>
    <w:rsid w:val="00155932"/>
    <w:rsid w:val="001570F2"/>
    <w:rsid w:val="00157158"/>
    <w:rsid w:val="001572E4"/>
    <w:rsid w:val="0015739B"/>
    <w:rsid w:val="001605C2"/>
    <w:rsid w:val="0016167C"/>
    <w:rsid w:val="00163179"/>
    <w:rsid w:val="00167348"/>
    <w:rsid w:val="00167E51"/>
    <w:rsid w:val="0017085C"/>
    <w:rsid w:val="00175235"/>
    <w:rsid w:val="00180AE2"/>
    <w:rsid w:val="00180D2A"/>
    <w:rsid w:val="0018355D"/>
    <w:rsid w:val="001838FB"/>
    <w:rsid w:val="00183983"/>
    <w:rsid w:val="001840DE"/>
    <w:rsid w:val="001877F1"/>
    <w:rsid w:val="001943C3"/>
    <w:rsid w:val="001946A9"/>
    <w:rsid w:val="00195051"/>
    <w:rsid w:val="0019625C"/>
    <w:rsid w:val="001A0F92"/>
    <w:rsid w:val="001A1B02"/>
    <w:rsid w:val="001A32BA"/>
    <w:rsid w:val="001A3E2E"/>
    <w:rsid w:val="001A4D81"/>
    <w:rsid w:val="001A5A7A"/>
    <w:rsid w:val="001B1021"/>
    <w:rsid w:val="001B211A"/>
    <w:rsid w:val="001B2764"/>
    <w:rsid w:val="001B3984"/>
    <w:rsid w:val="001B3D05"/>
    <w:rsid w:val="001B6CDB"/>
    <w:rsid w:val="001C0825"/>
    <w:rsid w:val="001C6E2A"/>
    <w:rsid w:val="001D0A9D"/>
    <w:rsid w:val="001D1711"/>
    <w:rsid w:val="001D222B"/>
    <w:rsid w:val="001D6A2D"/>
    <w:rsid w:val="001E018E"/>
    <w:rsid w:val="001E77EA"/>
    <w:rsid w:val="001E7CFA"/>
    <w:rsid w:val="001F15E0"/>
    <w:rsid w:val="001F1E47"/>
    <w:rsid w:val="001F2EFB"/>
    <w:rsid w:val="001F4467"/>
    <w:rsid w:val="001F5766"/>
    <w:rsid w:val="00200188"/>
    <w:rsid w:val="00201520"/>
    <w:rsid w:val="002017AE"/>
    <w:rsid w:val="00201A15"/>
    <w:rsid w:val="00201D9E"/>
    <w:rsid w:val="00203197"/>
    <w:rsid w:val="00203B65"/>
    <w:rsid w:val="0020647A"/>
    <w:rsid w:val="002122E1"/>
    <w:rsid w:val="002129CE"/>
    <w:rsid w:val="0021643C"/>
    <w:rsid w:val="00217FD0"/>
    <w:rsid w:val="00217FFA"/>
    <w:rsid w:val="002207AF"/>
    <w:rsid w:val="00220B5D"/>
    <w:rsid w:val="00222D66"/>
    <w:rsid w:val="00223D19"/>
    <w:rsid w:val="00227A20"/>
    <w:rsid w:val="00230A4D"/>
    <w:rsid w:val="00235D38"/>
    <w:rsid w:val="002366F5"/>
    <w:rsid w:val="002374B3"/>
    <w:rsid w:val="0024238D"/>
    <w:rsid w:val="00244204"/>
    <w:rsid w:val="00250464"/>
    <w:rsid w:val="002530C7"/>
    <w:rsid w:val="0025564A"/>
    <w:rsid w:val="002601E5"/>
    <w:rsid w:val="00260EE1"/>
    <w:rsid w:val="0026425B"/>
    <w:rsid w:val="002669FA"/>
    <w:rsid w:val="00267DED"/>
    <w:rsid w:val="00270F4C"/>
    <w:rsid w:val="00271D62"/>
    <w:rsid w:val="00271EB5"/>
    <w:rsid w:val="0027761B"/>
    <w:rsid w:val="00277D55"/>
    <w:rsid w:val="00282D17"/>
    <w:rsid w:val="00284C9B"/>
    <w:rsid w:val="00290ED0"/>
    <w:rsid w:val="00291785"/>
    <w:rsid w:val="00293D9E"/>
    <w:rsid w:val="0029421E"/>
    <w:rsid w:val="00294A88"/>
    <w:rsid w:val="002960F3"/>
    <w:rsid w:val="002A2C41"/>
    <w:rsid w:val="002A31C8"/>
    <w:rsid w:val="002A359C"/>
    <w:rsid w:val="002A3DE2"/>
    <w:rsid w:val="002A78CA"/>
    <w:rsid w:val="002B09A1"/>
    <w:rsid w:val="002B1C13"/>
    <w:rsid w:val="002B1E95"/>
    <w:rsid w:val="002B286C"/>
    <w:rsid w:val="002B2C8B"/>
    <w:rsid w:val="002B3526"/>
    <w:rsid w:val="002B422D"/>
    <w:rsid w:val="002B6AFE"/>
    <w:rsid w:val="002C028D"/>
    <w:rsid w:val="002C1122"/>
    <w:rsid w:val="002C28B6"/>
    <w:rsid w:val="002C31EC"/>
    <w:rsid w:val="002C3353"/>
    <w:rsid w:val="002D0B6A"/>
    <w:rsid w:val="002D490C"/>
    <w:rsid w:val="002D7E49"/>
    <w:rsid w:val="002E06D5"/>
    <w:rsid w:val="002E1FD6"/>
    <w:rsid w:val="002E4807"/>
    <w:rsid w:val="002E527B"/>
    <w:rsid w:val="002E6972"/>
    <w:rsid w:val="002F0A54"/>
    <w:rsid w:val="002F2E2F"/>
    <w:rsid w:val="002F63D1"/>
    <w:rsid w:val="00301278"/>
    <w:rsid w:val="00301A8F"/>
    <w:rsid w:val="003038EF"/>
    <w:rsid w:val="00304124"/>
    <w:rsid w:val="00310146"/>
    <w:rsid w:val="003149D1"/>
    <w:rsid w:val="00316900"/>
    <w:rsid w:val="00320C63"/>
    <w:rsid w:val="00322127"/>
    <w:rsid w:val="003229BA"/>
    <w:rsid w:val="00322E9D"/>
    <w:rsid w:val="003265D2"/>
    <w:rsid w:val="00327FBA"/>
    <w:rsid w:val="0033379C"/>
    <w:rsid w:val="00333AEA"/>
    <w:rsid w:val="0033686B"/>
    <w:rsid w:val="00337114"/>
    <w:rsid w:val="0034072B"/>
    <w:rsid w:val="00342448"/>
    <w:rsid w:val="00342F86"/>
    <w:rsid w:val="00343BC2"/>
    <w:rsid w:val="00343F41"/>
    <w:rsid w:val="00344E68"/>
    <w:rsid w:val="00345CDC"/>
    <w:rsid w:val="00345E1C"/>
    <w:rsid w:val="00352695"/>
    <w:rsid w:val="00352839"/>
    <w:rsid w:val="00352D8E"/>
    <w:rsid w:val="00355F5E"/>
    <w:rsid w:val="00357C66"/>
    <w:rsid w:val="003629C5"/>
    <w:rsid w:val="003637D5"/>
    <w:rsid w:val="00363909"/>
    <w:rsid w:val="003663D5"/>
    <w:rsid w:val="00367969"/>
    <w:rsid w:val="00370B46"/>
    <w:rsid w:val="00371036"/>
    <w:rsid w:val="003761A2"/>
    <w:rsid w:val="003770AE"/>
    <w:rsid w:val="0037755C"/>
    <w:rsid w:val="003804A9"/>
    <w:rsid w:val="00381CCB"/>
    <w:rsid w:val="00381EB9"/>
    <w:rsid w:val="003821CA"/>
    <w:rsid w:val="00394067"/>
    <w:rsid w:val="0039582B"/>
    <w:rsid w:val="003972D8"/>
    <w:rsid w:val="003A04CB"/>
    <w:rsid w:val="003A28E4"/>
    <w:rsid w:val="003A30F8"/>
    <w:rsid w:val="003A3DF7"/>
    <w:rsid w:val="003A7DAD"/>
    <w:rsid w:val="003B0EDB"/>
    <w:rsid w:val="003B1D5F"/>
    <w:rsid w:val="003B375A"/>
    <w:rsid w:val="003B596B"/>
    <w:rsid w:val="003B5C38"/>
    <w:rsid w:val="003C0423"/>
    <w:rsid w:val="003C07D8"/>
    <w:rsid w:val="003C1CAC"/>
    <w:rsid w:val="003C3E91"/>
    <w:rsid w:val="003E681B"/>
    <w:rsid w:val="003E7B29"/>
    <w:rsid w:val="003F058E"/>
    <w:rsid w:val="003F0658"/>
    <w:rsid w:val="003F0D5F"/>
    <w:rsid w:val="003F37A2"/>
    <w:rsid w:val="003F5A75"/>
    <w:rsid w:val="003F765B"/>
    <w:rsid w:val="003F7927"/>
    <w:rsid w:val="00400C86"/>
    <w:rsid w:val="00402CD0"/>
    <w:rsid w:val="004045E1"/>
    <w:rsid w:val="00406428"/>
    <w:rsid w:val="004155D7"/>
    <w:rsid w:val="00415AA1"/>
    <w:rsid w:val="0041645D"/>
    <w:rsid w:val="0042051B"/>
    <w:rsid w:val="00425C64"/>
    <w:rsid w:val="0043078A"/>
    <w:rsid w:val="00430D6B"/>
    <w:rsid w:val="0043120B"/>
    <w:rsid w:val="00434693"/>
    <w:rsid w:val="00435EAB"/>
    <w:rsid w:val="0043707C"/>
    <w:rsid w:val="004420B1"/>
    <w:rsid w:val="00442E6E"/>
    <w:rsid w:val="004500CE"/>
    <w:rsid w:val="0045038B"/>
    <w:rsid w:val="004521BE"/>
    <w:rsid w:val="004535C8"/>
    <w:rsid w:val="00453872"/>
    <w:rsid w:val="0045428D"/>
    <w:rsid w:val="00460A6B"/>
    <w:rsid w:val="00462DC7"/>
    <w:rsid w:val="00462FEE"/>
    <w:rsid w:val="00465355"/>
    <w:rsid w:val="00466376"/>
    <w:rsid w:val="00466802"/>
    <w:rsid w:val="0046731D"/>
    <w:rsid w:val="004701E5"/>
    <w:rsid w:val="004722BB"/>
    <w:rsid w:val="00472BB0"/>
    <w:rsid w:val="00474F87"/>
    <w:rsid w:val="004752C8"/>
    <w:rsid w:val="004764A2"/>
    <w:rsid w:val="004772FF"/>
    <w:rsid w:val="004813BC"/>
    <w:rsid w:val="004816D9"/>
    <w:rsid w:val="0048211E"/>
    <w:rsid w:val="00482ABC"/>
    <w:rsid w:val="00482D02"/>
    <w:rsid w:val="00486447"/>
    <w:rsid w:val="00487E04"/>
    <w:rsid w:val="0049199B"/>
    <w:rsid w:val="0049253F"/>
    <w:rsid w:val="00492DAD"/>
    <w:rsid w:val="00494D59"/>
    <w:rsid w:val="004A0057"/>
    <w:rsid w:val="004A1FF6"/>
    <w:rsid w:val="004A36A9"/>
    <w:rsid w:val="004A3EB1"/>
    <w:rsid w:val="004A4C65"/>
    <w:rsid w:val="004A506F"/>
    <w:rsid w:val="004A66C0"/>
    <w:rsid w:val="004B0DF3"/>
    <w:rsid w:val="004B21EF"/>
    <w:rsid w:val="004B62F9"/>
    <w:rsid w:val="004B6549"/>
    <w:rsid w:val="004B6920"/>
    <w:rsid w:val="004C19AB"/>
    <w:rsid w:val="004C2509"/>
    <w:rsid w:val="004C31D6"/>
    <w:rsid w:val="004C458D"/>
    <w:rsid w:val="004C691D"/>
    <w:rsid w:val="004C6A01"/>
    <w:rsid w:val="004D160F"/>
    <w:rsid w:val="004D6B34"/>
    <w:rsid w:val="004E004B"/>
    <w:rsid w:val="004E0A49"/>
    <w:rsid w:val="004E166C"/>
    <w:rsid w:val="004E250C"/>
    <w:rsid w:val="004E2FA8"/>
    <w:rsid w:val="004E4863"/>
    <w:rsid w:val="004E4892"/>
    <w:rsid w:val="004F18E0"/>
    <w:rsid w:val="004F3EC9"/>
    <w:rsid w:val="004F52D7"/>
    <w:rsid w:val="004F537B"/>
    <w:rsid w:val="004F6FF3"/>
    <w:rsid w:val="00501905"/>
    <w:rsid w:val="00503739"/>
    <w:rsid w:val="0050440D"/>
    <w:rsid w:val="005058BA"/>
    <w:rsid w:val="00505C6F"/>
    <w:rsid w:val="00505DD3"/>
    <w:rsid w:val="00506F12"/>
    <w:rsid w:val="005076AC"/>
    <w:rsid w:val="00507961"/>
    <w:rsid w:val="005157B1"/>
    <w:rsid w:val="00515B98"/>
    <w:rsid w:val="00517256"/>
    <w:rsid w:val="005206D1"/>
    <w:rsid w:val="0052140B"/>
    <w:rsid w:val="00522D29"/>
    <w:rsid w:val="0052309D"/>
    <w:rsid w:val="0052602D"/>
    <w:rsid w:val="0052671F"/>
    <w:rsid w:val="0052778D"/>
    <w:rsid w:val="00527BCC"/>
    <w:rsid w:val="00531813"/>
    <w:rsid w:val="00533362"/>
    <w:rsid w:val="00533A79"/>
    <w:rsid w:val="005346FF"/>
    <w:rsid w:val="00535FE6"/>
    <w:rsid w:val="00536E58"/>
    <w:rsid w:val="00537B71"/>
    <w:rsid w:val="00547035"/>
    <w:rsid w:val="00552F1A"/>
    <w:rsid w:val="00554937"/>
    <w:rsid w:val="00554A1B"/>
    <w:rsid w:val="00554DCD"/>
    <w:rsid w:val="00555288"/>
    <w:rsid w:val="00557B97"/>
    <w:rsid w:val="00560A01"/>
    <w:rsid w:val="0056182B"/>
    <w:rsid w:val="00561949"/>
    <w:rsid w:val="00561CAE"/>
    <w:rsid w:val="0056548D"/>
    <w:rsid w:val="00566227"/>
    <w:rsid w:val="00571576"/>
    <w:rsid w:val="00571B82"/>
    <w:rsid w:val="005729E4"/>
    <w:rsid w:val="00575991"/>
    <w:rsid w:val="005772AF"/>
    <w:rsid w:val="00577D05"/>
    <w:rsid w:val="00581359"/>
    <w:rsid w:val="00581CB3"/>
    <w:rsid w:val="0058569C"/>
    <w:rsid w:val="00587A8A"/>
    <w:rsid w:val="00592966"/>
    <w:rsid w:val="005932BA"/>
    <w:rsid w:val="00595B0F"/>
    <w:rsid w:val="00597AA7"/>
    <w:rsid w:val="005A5747"/>
    <w:rsid w:val="005B03AD"/>
    <w:rsid w:val="005B18E8"/>
    <w:rsid w:val="005B1AFA"/>
    <w:rsid w:val="005B7CA7"/>
    <w:rsid w:val="005C1B6C"/>
    <w:rsid w:val="005C446D"/>
    <w:rsid w:val="005D138C"/>
    <w:rsid w:val="005D4623"/>
    <w:rsid w:val="005D4A09"/>
    <w:rsid w:val="005D57A1"/>
    <w:rsid w:val="005D5FBB"/>
    <w:rsid w:val="005E3442"/>
    <w:rsid w:val="005E49AE"/>
    <w:rsid w:val="005E60D8"/>
    <w:rsid w:val="005E7A54"/>
    <w:rsid w:val="005F2D82"/>
    <w:rsid w:val="005F4361"/>
    <w:rsid w:val="006017F5"/>
    <w:rsid w:val="006020F0"/>
    <w:rsid w:val="006024E6"/>
    <w:rsid w:val="00603A70"/>
    <w:rsid w:val="00604BBD"/>
    <w:rsid w:val="00611F36"/>
    <w:rsid w:val="0061259F"/>
    <w:rsid w:val="00613CC2"/>
    <w:rsid w:val="00613F12"/>
    <w:rsid w:val="00615F88"/>
    <w:rsid w:val="00616396"/>
    <w:rsid w:val="006231BE"/>
    <w:rsid w:val="006269C7"/>
    <w:rsid w:val="006271B2"/>
    <w:rsid w:val="00631965"/>
    <w:rsid w:val="0064246D"/>
    <w:rsid w:val="00643AD1"/>
    <w:rsid w:val="00646FA9"/>
    <w:rsid w:val="0065486C"/>
    <w:rsid w:val="00655674"/>
    <w:rsid w:val="00655F62"/>
    <w:rsid w:val="00657282"/>
    <w:rsid w:val="00660349"/>
    <w:rsid w:val="00663346"/>
    <w:rsid w:val="0066576E"/>
    <w:rsid w:val="006658AC"/>
    <w:rsid w:val="00665B85"/>
    <w:rsid w:val="00666551"/>
    <w:rsid w:val="006675BC"/>
    <w:rsid w:val="0067066A"/>
    <w:rsid w:val="0067366E"/>
    <w:rsid w:val="00676975"/>
    <w:rsid w:val="006775E6"/>
    <w:rsid w:val="006818F0"/>
    <w:rsid w:val="006857D0"/>
    <w:rsid w:val="00685857"/>
    <w:rsid w:val="00685E9E"/>
    <w:rsid w:val="00686AC1"/>
    <w:rsid w:val="00690AE0"/>
    <w:rsid w:val="00692701"/>
    <w:rsid w:val="00693BF1"/>
    <w:rsid w:val="006969D6"/>
    <w:rsid w:val="006A4133"/>
    <w:rsid w:val="006B1E37"/>
    <w:rsid w:val="006B300E"/>
    <w:rsid w:val="006B65E7"/>
    <w:rsid w:val="006B6AA0"/>
    <w:rsid w:val="006C124F"/>
    <w:rsid w:val="006C24AE"/>
    <w:rsid w:val="006C4AD0"/>
    <w:rsid w:val="006C56D3"/>
    <w:rsid w:val="006C58C2"/>
    <w:rsid w:val="006D13FE"/>
    <w:rsid w:val="006D59C7"/>
    <w:rsid w:val="006D7638"/>
    <w:rsid w:val="006D7891"/>
    <w:rsid w:val="006E2146"/>
    <w:rsid w:val="006E4B53"/>
    <w:rsid w:val="006F2CBB"/>
    <w:rsid w:val="006F5A38"/>
    <w:rsid w:val="006F74A6"/>
    <w:rsid w:val="0070006C"/>
    <w:rsid w:val="00702AA9"/>
    <w:rsid w:val="00703696"/>
    <w:rsid w:val="00710AC1"/>
    <w:rsid w:val="007119A3"/>
    <w:rsid w:val="00714C51"/>
    <w:rsid w:val="0071606C"/>
    <w:rsid w:val="007167D7"/>
    <w:rsid w:val="00717170"/>
    <w:rsid w:val="00724F9B"/>
    <w:rsid w:val="00731BE1"/>
    <w:rsid w:val="00734239"/>
    <w:rsid w:val="00734DBD"/>
    <w:rsid w:val="00736A72"/>
    <w:rsid w:val="00736B18"/>
    <w:rsid w:val="00741177"/>
    <w:rsid w:val="0074134A"/>
    <w:rsid w:val="00745A62"/>
    <w:rsid w:val="00752EA3"/>
    <w:rsid w:val="00753449"/>
    <w:rsid w:val="0075373D"/>
    <w:rsid w:val="007604EE"/>
    <w:rsid w:val="00761578"/>
    <w:rsid w:val="00763F22"/>
    <w:rsid w:val="0076494F"/>
    <w:rsid w:val="00765034"/>
    <w:rsid w:val="00767757"/>
    <w:rsid w:val="00771004"/>
    <w:rsid w:val="00772536"/>
    <w:rsid w:val="00772F37"/>
    <w:rsid w:val="00782AAE"/>
    <w:rsid w:val="0078532C"/>
    <w:rsid w:val="00793CD3"/>
    <w:rsid w:val="007946BC"/>
    <w:rsid w:val="007952D6"/>
    <w:rsid w:val="00796253"/>
    <w:rsid w:val="0079645D"/>
    <w:rsid w:val="007A0C2D"/>
    <w:rsid w:val="007A20EE"/>
    <w:rsid w:val="007A24D0"/>
    <w:rsid w:val="007A2E4A"/>
    <w:rsid w:val="007A5380"/>
    <w:rsid w:val="007A568B"/>
    <w:rsid w:val="007A74B4"/>
    <w:rsid w:val="007B279F"/>
    <w:rsid w:val="007B4956"/>
    <w:rsid w:val="007B70DD"/>
    <w:rsid w:val="007C2B41"/>
    <w:rsid w:val="007C4082"/>
    <w:rsid w:val="007C7F84"/>
    <w:rsid w:val="007D0BAB"/>
    <w:rsid w:val="007D33CA"/>
    <w:rsid w:val="007D76F0"/>
    <w:rsid w:val="007E02C0"/>
    <w:rsid w:val="007E02CF"/>
    <w:rsid w:val="007E0E75"/>
    <w:rsid w:val="007E19D1"/>
    <w:rsid w:val="007E5E41"/>
    <w:rsid w:val="007F117A"/>
    <w:rsid w:val="00800132"/>
    <w:rsid w:val="00802892"/>
    <w:rsid w:val="00804D3B"/>
    <w:rsid w:val="00805668"/>
    <w:rsid w:val="00806A61"/>
    <w:rsid w:val="00807BAE"/>
    <w:rsid w:val="00811363"/>
    <w:rsid w:val="00812938"/>
    <w:rsid w:val="00812BA2"/>
    <w:rsid w:val="0081420E"/>
    <w:rsid w:val="008178D9"/>
    <w:rsid w:val="0082179B"/>
    <w:rsid w:val="00824D70"/>
    <w:rsid w:val="00827DC2"/>
    <w:rsid w:val="00832B18"/>
    <w:rsid w:val="00833888"/>
    <w:rsid w:val="00834E7A"/>
    <w:rsid w:val="00840494"/>
    <w:rsid w:val="00840A9A"/>
    <w:rsid w:val="00841EB5"/>
    <w:rsid w:val="0084220F"/>
    <w:rsid w:val="00854F83"/>
    <w:rsid w:val="008556B3"/>
    <w:rsid w:val="0085583E"/>
    <w:rsid w:val="00855DAF"/>
    <w:rsid w:val="00857BCB"/>
    <w:rsid w:val="00863F00"/>
    <w:rsid w:val="00864EDA"/>
    <w:rsid w:val="00867A24"/>
    <w:rsid w:val="008721B0"/>
    <w:rsid w:val="00881C1C"/>
    <w:rsid w:val="00886912"/>
    <w:rsid w:val="00891945"/>
    <w:rsid w:val="00895148"/>
    <w:rsid w:val="00896AB1"/>
    <w:rsid w:val="008A3507"/>
    <w:rsid w:val="008A4F47"/>
    <w:rsid w:val="008B3276"/>
    <w:rsid w:val="008B51AC"/>
    <w:rsid w:val="008B51DE"/>
    <w:rsid w:val="008B6CA2"/>
    <w:rsid w:val="008B6D8F"/>
    <w:rsid w:val="008B7304"/>
    <w:rsid w:val="008C37FC"/>
    <w:rsid w:val="008C3811"/>
    <w:rsid w:val="008C3DAE"/>
    <w:rsid w:val="008C4107"/>
    <w:rsid w:val="008C4D17"/>
    <w:rsid w:val="008D1732"/>
    <w:rsid w:val="008D5F08"/>
    <w:rsid w:val="008D6E3F"/>
    <w:rsid w:val="008E16CB"/>
    <w:rsid w:val="008E3647"/>
    <w:rsid w:val="008F10CA"/>
    <w:rsid w:val="008F456D"/>
    <w:rsid w:val="008F4764"/>
    <w:rsid w:val="008F64D7"/>
    <w:rsid w:val="008F6D69"/>
    <w:rsid w:val="008F7015"/>
    <w:rsid w:val="008F7BCB"/>
    <w:rsid w:val="009003F4"/>
    <w:rsid w:val="009041C8"/>
    <w:rsid w:val="00904FFC"/>
    <w:rsid w:val="0091082F"/>
    <w:rsid w:val="0091137C"/>
    <w:rsid w:val="00911E59"/>
    <w:rsid w:val="0091201E"/>
    <w:rsid w:val="009138D1"/>
    <w:rsid w:val="00914231"/>
    <w:rsid w:val="00914847"/>
    <w:rsid w:val="00916DB7"/>
    <w:rsid w:val="0091715E"/>
    <w:rsid w:val="009176D0"/>
    <w:rsid w:val="00917FF8"/>
    <w:rsid w:val="00920F64"/>
    <w:rsid w:val="009217ED"/>
    <w:rsid w:val="00922308"/>
    <w:rsid w:val="00922AB3"/>
    <w:rsid w:val="009232F8"/>
    <w:rsid w:val="00926475"/>
    <w:rsid w:val="009270A1"/>
    <w:rsid w:val="00930A18"/>
    <w:rsid w:val="009312DD"/>
    <w:rsid w:val="009340DB"/>
    <w:rsid w:val="00943436"/>
    <w:rsid w:val="009441A8"/>
    <w:rsid w:val="00954969"/>
    <w:rsid w:val="009559E4"/>
    <w:rsid w:val="00955D44"/>
    <w:rsid w:val="0096081D"/>
    <w:rsid w:val="00961821"/>
    <w:rsid w:val="009630C3"/>
    <w:rsid w:val="00966429"/>
    <w:rsid w:val="00970D38"/>
    <w:rsid w:val="00971D8E"/>
    <w:rsid w:val="00972FC9"/>
    <w:rsid w:val="00974417"/>
    <w:rsid w:val="00975CA0"/>
    <w:rsid w:val="00981975"/>
    <w:rsid w:val="00986121"/>
    <w:rsid w:val="00987861"/>
    <w:rsid w:val="00987EBB"/>
    <w:rsid w:val="0099250E"/>
    <w:rsid w:val="0099508D"/>
    <w:rsid w:val="009960E0"/>
    <w:rsid w:val="0099730E"/>
    <w:rsid w:val="009A18B5"/>
    <w:rsid w:val="009A6C0A"/>
    <w:rsid w:val="009A6F17"/>
    <w:rsid w:val="009B21C9"/>
    <w:rsid w:val="009B288D"/>
    <w:rsid w:val="009B64A8"/>
    <w:rsid w:val="009C43CB"/>
    <w:rsid w:val="009C496B"/>
    <w:rsid w:val="009C507D"/>
    <w:rsid w:val="009C516D"/>
    <w:rsid w:val="009C67E6"/>
    <w:rsid w:val="009D0E33"/>
    <w:rsid w:val="009E20E2"/>
    <w:rsid w:val="009E32D8"/>
    <w:rsid w:val="009E3AB5"/>
    <w:rsid w:val="009E6A90"/>
    <w:rsid w:val="009F396A"/>
    <w:rsid w:val="009F4072"/>
    <w:rsid w:val="00A00142"/>
    <w:rsid w:val="00A00962"/>
    <w:rsid w:val="00A01FA7"/>
    <w:rsid w:val="00A03EF3"/>
    <w:rsid w:val="00A056A3"/>
    <w:rsid w:val="00A06763"/>
    <w:rsid w:val="00A06F65"/>
    <w:rsid w:val="00A076CD"/>
    <w:rsid w:val="00A11524"/>
    <w:rsid w:val="00A21260"/>
    <w:rsid w:val="00A212C8"/>
    <w:rsid w:val="00A23CBB"/>
    <w:rsid w:val="00A250E4"/>
    <w:rsid w:val="00A27ADA"/>
    <w:rsid w:val="00A31168"/>
    <w:rsid w:val="00A31F60"/>
    <w:rsid w:val="00A33247"/>
    <w:rsid w:val="00A35987"/>
    <w:rsid w:val="00A37042"/>
    <w:rsid w:val="00A37B15"/>
    <w:rsid w:val="00A4097F"/>
    <w:rsid w:val="00A42096"/>
    <w:rsid w:val="00A4613A"/>
    <w:rsid w:val="00A47BFE"/>
    <w:rsid w:val="00A539D6"/>
    <w:rsid w:val="00A548A2"/>
    <w:rsid w:val="00A54AD8"/>
    <w:rsid w:val="00A555C0"/>
    <w:rsid w:val="00A55B38"/>
    <w:rsid w:val="00A56DFD"/>
    <w:rsid w:val="00A60356"/>
    <w:rsid w:val="00A621AE"/>
    <w:rsid w:val="00A641BA"/>
    <w:rsid w:val="00A716EA"/>
    <w:rsid w:val="00A73538"/>
    <w:rsid w:val="00A7498D"/>
    <w:rsid w:val="00A76069"/>
    <w:rsid w:val="00A776EC"/>
    <w:rsid w:val="00A77E61"/>
    <w:rsid w:val="00A82EF5"/>
    <w:rsid w:val="00A837FA"/>
    <w:rsid w:val="00A83EFD"/>
    <w:rsid w:val="00A85A46"/>
    <w:rsid w:val="00A8695E"/>
    <w:rsid w:val="00A87116"/>
    <w:rsid w:val="00A903BB"/>
    <w:rsid w:val="00AA13CD"/>
    <w:rsid w:val="00AA173D"/>
    <w:rsid w:val="00AA527B"/>
    <w:rsid w:val="00AA6527"/>
    <w:rsid w:val="00AB2423"/>
    <w:rsid w:val="00AB335C"/>
    <w:rsid w:val="00AC5FFD"/>
    <w:rsid w:val="00AC743D"/>
    <w:rsid w:val="00AC7EE5"/>
    <w:rsid w:val="00AC7FAF"/>
    <w:rsid w:val="00AD3D0F"/>
    <w:rsid w:val="00AD49E0"/>
    <w:rsid w:val="00AD617E"/>
    <w:rsid w:val="00AD7D42"/>
    <w:rsid w:val="00AE11EF"/>
    <w:rsid w:val="00AE3BE6"/>
    <w:rsid w:val="00AE4980"/>
    <w:rsid w:val="00AE747C"/>
    <w:rsid w:val="00AF6596"/>
    <w:rsid w:val="00AF7751"/>
    <w:rsid w:val="00B006F8"/>
    <w:rsid w:val="00B01214"/>
    <w:rsid w:val="00B04FB5"/>
    <w:rsid w:val="00B0760A"/>
    <w:rsid w:val="00B078B5"/>
    <w:rsid w:val="00B10090"/>
    <w:rsid w:val="00B13871"/>
    <w:rsid w:val="00B150C4"/>
    <w:rsid w:val="00B203AB"/>
    <w:rsid w:val="00B22055"/>
    <w:rsid w:val="00B23DB3"/>
    <w:rsid w:val="00B30653"/>
    <w:rsid w:val="00B338F3"/>
    <w:rsid w:val="00B33B52"/>
    <w:rsid w:val="00B35E02"/>
    <w:rsid w:val="00B36A11"/>
    <w:rsid w:val="00B3772B"/>
    <w:rsid w:val="00B378E3"/>
    <w:rsid w:val="00B40BBD"/>
    <w:rsid w:val="00B42680"/>
    <w:rsid w:val="00B44032"/>
    <w:rsid w:val="00B452DD"/>
    <w:rsid w:val="00B46BDB"/>
    <w:rsid w:val="00B5317B"/>
    <w:rsid w:val="00B552C0"/>
    <w:rsid w:val="00B62F13"/>
    <w:rsid w:val="00B64C9C"/>
    <w:rsid w:val="00B66B76"/>
    <w:rsid w:val="00B67BE4"/>
    <w:rsid w:val="00B8157A"/>
    <w:rsid w:val="00B837DD"/>
    <w:rsid w:val="00B83FFC"/>
    <w:rsid w:val="00B86026"/>
    <w:rsid w:val="00B90A92"/>
    <w:rsid w:val="00B92BAB"/>
    <w:rsid w:val="00B93BE5"/>
    <w:rsid w:val="00B95855"/>
    <w:rsid w:val="00B96012"/>
    <w:rsid w:val="00BA007E"/>
    <w:rsid w:val="00BA0AC3"/>
    <w:rsid w:val="00BA1418"/>
    <w:rsid w:val="00BA32FB"/>
    <w:rsid w:val="00BA3FE2"/>
    <w:rsid w:val="00BA4C48"/>
    <w:rsid w:val="00BA5A75"/>
    <w:rsid w:val="00BA6B70"/>
    <w:rsid w:val="00BA7321"/>
    <w:rsid w:val="00BA7A49"/>
    <w:rsid w:val="00BB0057"/>
    <w:rsid w:val="00BB0140"/>
    <w:rsid w:val="00BB1C76"/>
    <w:rsid w:val="00BB2AEE"/>
    <w:rsid w:val="00BB38D6"/>
    <w:rsid w:val="00BB63C4"/>
    <w:rsid w:val="00BB7507"/>
    <w:rsid w:val="00BB7E93"/>
    <w:rsid w:val="00BC31F2"/>
    <w:rsid w:val="00BC4AB8"/>
    <w:rsid w:val="00BC58F7"/>
    <w:rsid w:val="00BD04B7"/>
    <w:rsid w:val="00BD053B"/>
    <w:rsid w:val="00BD3325"/>
    <w:rsid w:val="00BD3B5A"/>
    <w:rsid w:val="00BD4F15"/>
    <w:rsid w:val="00BD5268"/>
    <w:rsid w:val="00BE09BA"/>
    <w:rsid w:val="00BE110F"/>
    <w:rsid w:val="00BE1842"/>
    <w:rsid w:val="00BE1D81"/>
    <w:rsid w:val="00BE6CB2"/>
    <w:rsid w:val="00BF09A0"/>
    <w:rsid w:val="00BF157C"/>
    <w:rsid w:val="00BF2112"/>
    <w:rsid w:val="00BF3A5F"/>
    <w:rsid w:val="00BF621F"/>
    <w:rsid w:val="00C052E0"/>
    <w:rsid w:val="00C0536B"/>
    <w:rsid w:val="00C05717"/>
    <w:rsid w:val="00C07446"/>
    <w:rsid w:val="00C07BE5"/>
    <w:rsid w:val="00C12F72"/>
    <w:rsid w:val="00C1316C"/>
    <w:rsid w:val="00C14255"/>
    <w:rsid w:val="00C1627F"/>
    <w:rsid w:val="00C1650D"/>
    <w:rsid w:val="00C16D0F"/>
    <w:rsid w:val="00C20BA5"/>
    <w:rsid w:val="00C2214D"/>
    <w:rsid w:val="00C22E5A"/>
    <w:rsid w:val="00C23752"/>
    <w:rsid w:val="00C25601"/>
    <w:rsid w:val="00C25CD4"/>
    <w:rsid w:val="00C31584"/>
    <w:rsid w:val="00C3257A"/>
    <w:rsid w:val="00C333F0"/>
    <w:rsid w:val="00C34C7D"/>
    <w:rsid w:val="00C34F1B"/>
    <w:rsid w:val="00C37C4F"/>
    <w:rsid w:val="00C4015C"/>
    <w:rsid w:val="00C40912"/>
    <w:rsid w:val="00C425BD"/>
    <w:rsid w:val="00C43364"/>
    <w:rsid w:val="00C46A8A"/>
    <w:rsid w:val="00C47410"/>
    <w:rsid w:val="00C5006C"/>
    <w:rsid w:val="00C516A2"/>
    <w:rsid w:val="00C53A9F"/>
    <w:rsid w:val="00C543F0"/>
    <w:rsid w:val="00C54CDD"/>
    <w:rsid w:val="00C54D25"/>
    <w:rsid w:val="00C56692"/>
    <w:rsid w:val="00C57ECE"/>
    <w:rsid w:val="00C60DDD"/>
    <w:rsid w:val="00C621B8"/>
    <w:rsid w:val="00C63878"/>
    <w:rsid w:val="00C63B75"/>
    <w:rsid w:val="00C63EF3"/>
    <w:rsid w:val="00C6701F"/>
    <w:rsid w:val="00C6718B"/>
    <w:rsid w:val="00C70EF0"/>
    <w:rsid w:val="00C72000"/>
    <w:rsid w:val="00C726EF"/>
    <w:rsid w:val="00C7518D"/>
    <w:rsid w:val="00C756DA"/>
    <w:rsid w:val="00C764B5"/>
    <w:rsid w:val="00C85360"/>
    <w:rsid w:val="00C859ED"/>
    <w:rsid w:val="00C8612E"/>
    <w:rsid w:val="00C8666D"/>
    <w:rsid w:val="00C8678F"/>
    <w:rsid w:val="00C902F6"/>
    <w:rsid w:val="00C914FB"/>
    <w:rsid w:val="00C91704"/>
    <w:rsid w:val="00C955BA"/>
    <w:rsid w:val="00C969AB"/>
    <w:rsid w:val="00CA4851"/>
    <w:rsid w:val="00CA5651"/>
    <w:rsid w:val="00CA615E"/>
    <w:rsid w:val="00CA79BB"/>
    <w:rsid w:val="00CB0ECF"/>
    <w:rsid w:val="00CB239C"/>
    <w:rsid w:val="00CB4989"/>
    <w:rsid w:val="00CB59BE"/>
    <w:rsid w:val="00CB6FEB"/>
    <w:rsid w:val="00CC113C"/>
    <w:rsid w:val="00CC13CD"/>
    <w:rsid w:val="00CC160F"/>
    <w:rsid w:val="00CC24BF"/>
    <w:rsid w:val="00CC2B45"/>
    <w:rsid w:val="00CC358C"/>
    <w:rsid w:val="00CC4387"/>
    <w:rsid w:val="00CC46FE"/>
    <w:rsid w:val="00CC69F5"/>
    <w:rsid w:val="00CC79EF"/>
    <w:rsid w:val="00CD2E80"/>
    <w:rsid w:val="00CD37F7"/>
    <w:rsid w:val="00CD6E62"/>
    <w:rsid w:val="00CE2E80"/>
    <w:rsid w:val="00CE518A"/>
    <w:rsid w:val="00CE6EC3"/>
    <w:rsid w:val="00CE71A0"/>
    <w:rsid w:val="00CF0635"/>
    <w:rsid w:val="00CF103D"/>
    <w:rsid w:val="00CF29E2"/>
    <w:rsid w:val="00CF790A"/>
    <w:rsid w:val="00D01B3A"/>
    <w:rsid w:val="00D033E7"/>
    <w:rsid w:val="00D04885"/>
    <w:rsid w:val="00D05466"/>
    <w:rsid w:val="00D0651C"/>
    <w:rsid w:val="00D068AE"/>
    <w:rsid w:val="00D078E9"/>
    <w:rsid w:val="00D12DF4"/>
    <w:rsid w:val="00D134DB"/>
    <w:rsid w:val="00D138F9"/>
    <w:rsid w:val="00D13902"/>
    <w:rsid w:val="00D15C26"/>
    <w:rsid w:val="00D21AEB"/>
    <w:rsid w:val="00D248F2"/>
    <w:rsid w:val="00D26A80"/>
    <w:rsid w:val="00D26FAD"/>
    <w:rsid w:val="00D27009"/>
    <w:rsid w:val="00D27478"/>
    <w:rsid w:val="00D311D6"/>
    <w:rsid w:val="00D31473"/>
    <w:rsid w:val="00D330D1"/>
    <w:rsid w:val="00D33BE3"/>
    <w:rsid w:val="00D357D3"/>
    <w:rsid w:val="00D36A48"/>
    <w:rsid w:val="00D36B71"/>
    <w:rsid w:val="00D426BD"/>
    <w:rsid w:val="00D51A36"/>
    <w:rsid w:val="00D51CB5"/>
    <w:rsid w:val="00D53F12"/>
    <w:rsid w:val="00D54CBD"/>
    <w:rsid w:val="00D57B53"/>
    <w:rsid w:val="00D60008"/>
    <w:rsid w:val="00D614F6"/>
    <w:rsid w:val="00D62DD8"/>
    <w:rsid w:val="00D63767"/>
    <w:rsid w:val="00D66D7F"/>
    <w:rsid w:val="00D71530"/>
    <w:rsid w:val="00D72582"/>
    <w:rsid w:val="00D7474F"/>
    <w:rsid w:val="00D77673"/>
    <w:rsid w:val="00D80830"/>
    <w:rsid w:val="00D816E5"/>
    <w:rsid w:val="00D85530"/>
    <w:rsid w:val="00D87994"/>
    <w:rsid w:val="00D9030E"/>
    <w:rsid w:val="00D92855"/>
    <w:rsid w:val="00D94FEB"/>
    <w:rsid w:val="00DA1661"/>
    <w:rsid w:val="00DA218C"/>
    <w:rsid w:val="00DA3516"/>
    <w:rsid w:val="00DA5EAD"/>
    <w:rsid w:val="00DA6453"/>
    <w:rsid w:val="00DA70DA"/>
    <w:rsid w:val="00DB0656"/>
    <w:rsid w:val="00DB37EE"/>
    <w:rsid w:val="00DB5907"/>
    <w:rsid w:val="00DC0C25"/>
    <w:rsid w:val="00DC0F56"/>
    <w:rsid w:val="00DC278D"/>
    <w:rsid w:val="00DD033C"/>
    <w:rsid w:val="00DD2351"/>
    <w:rsid w:val="00DD6307"/>
    <w:rsid w:val="00DD77C5"/>
    <w:rsid w:val="00DE0E95"/>
    <w:rsid w:val="00DE3181"/>
    <w:rsid w:val="00DE3DCB"/>
    <w:rsid w:val="00DE642A"/>
    <w:rsid w:val="00DE72A2"/>
    <w:rsid w:val="00DF0984"/>
    <w:rsid w:val="00DF0CFF"/>
    <w:rsid w:val="00DF171F"/>
    <w:rsid w:val="00DF17F8"/>
    <w:rsid w:val="00DF2180"/>
    <w:rsid w:val="00DF235A"/>
    <w:rsid w:val="00DF31D0"/>
    <w:rsid w:val="00DF3D46"/>
    <w:rsid w:val="00DF4508"/>
    <w:rsid w:val="00DF6E78"/>
    <w:rsid w:val="00E01052"/>
    <w:rsid w:val="00E0144D"/>
    <w:rsid w:val="00E02702"/>
    <w:rsid w:val="00E03C6D"/>
    <w:rsid w:val="00E04238"/>
    <w:rsid w:val="00E0461B"/>
    <w:rsid w:val="00E1154D"/>
    <w:rsid w:val="00E118B5"/>
    <w:rsid w:val="00E12872"/>
    <w:rsid w:val="00E156E1"/>
    <w:rsid w:val="00E15702"/>
    <w:rsid w:val="00E2171F"/>
    <w:rsid w:val="00E2676C"/>
    <w:rsid w:val="00E27C7C"/>
    <w:rsid w:val="00E32C76"/>
    <w:rsid w:val="00E32CB2"/>
    <w:rsid w:val="00E33BD2"/>
    <w:rsid w:val="00E33D04"/>
    <w:rsid w:val="00E33ECA"/>
    <w:rsid w:val="00E40E33"/>
    <w:rsid w:val="00E41F0B"/>
    <w:rsid w:val="00E426AC"/>
    <w:rsid w:val="00E4313F"/>
    <w:rsid w:val="00E46BA3"/>
    <w:rsid w:val="00E46DD6"/>
    <w:rsid w:val="00E5006E"/>
    <w:rsid w:val="00E51C37"/>
    <w:rsid w:val="00E5272C"/>
    <w:rsid w:val="00E57D55"/>
    <w:rsid w:val="00E57D91"/>
    <w:rsid w:val="00E60F1F"/>
    <w:rsid w:val="00E61324"/>
    <w:rsid w:val="00E62BFC"/>
    <w:rsid w:val="00E631B1"/>
    <w:rsid w:val="00E633D8"/>
    <w:rsid w:val="00E70DA8"/>
    <w:rsid w:val="00E715EC"/>
    <w:rsid w:val="00E74A97"/>
    <w:rsid w:val="00E7778F"/>
    <w:rsid w:val="00E84F41"/>
    <w:rsid w:val="00E87E18"/>
    <w:rsid w:val="00E931D2"/>
    <w:rsid w:val="00E9488E"/>
    <w:rsid w:val="00E95ABD"/>
    <w:rsid w:val="00E966BA"/>
    <w:rsid w:val="00EA0E6F"/>
    <w:rsid w:val="00EA2386"/>
    <w:rsid w:val="00EB34CB"/>
    <w:rsid w:val="00EB39F2"/>
    <w:rsid w:val="00EB4754"/>
    <w:rsid w:val="00EB5D64"/>
    <w:rsid w:val="00EB6329"/>
    <w:rsid w:val="00EB63CE"/>
    <w:rsid w:val="00EB6667"/>
    <w:rsid w:val="00EB6909"/>
    <w:rsid w:val="00EC1541"/>
    <w:rsid w:val="00EC4FA5"/>
    <w:rsid w:val="00ED462D"/>
    <w:rsid w:val="00EE093E"/>
    <w:rsid w:val="00EE3344"/>
    <w:rsid w:val="00EE6476"/>
    <w:rsid w:val="00EE73AD"/>
    <w:rsid w:val="00EF4C0B"/>
    <w:rsid w:val="00F01643"/>
    <w:rsid w:val="00F03173"/>
    <w:rsid w:val="00F04967"/>
    <w:rsid w:val="00F11105"/>
    <w:rsid w:val="00F1134C"/>
    <w:rsid w:val="00F12545"/>
    <w:rsid w:val="00F12C88"/>
    <w:rsid w:val="00F13DD4"/>
    <w:rsid w:val="00F13E8F"/>
    <w:rsid w:val="00F1490A"/>
    <w:rsid w:val="00F149E2"/>
    <w:rsid w:val="00F14FB0"/>
    <w:rsid w:val="00F15397"/>
    <w:rsid w:val="00F1547F"/>
    <w:rsid w:val="00F20039"/>
    <w:rsid w:val="00F247B4"/>
    <w:rsid w:val="00F24E82"/>
    <w:rsid w:val="00F263C8"/>
    <w:rsid w:val="00F31F54"/>
    <w:rsid w:val="00F32B8C"/>
    <w:rsid w:val="00F34F7A"/>
    <w:rsid w:val="00F35574"/>
    <w:rsid w:val="00F44441"/>
    <w:rsid w:val="00F449BB"/>
    <w:rsid w:val="00F47C30"/>
    <w:rsid w:val="00F50E1C"/>
    <w:rsid w:val="00F51BF7"/>
    <w:rsid w:val="00F523E3"/>
    <w:rsid w:val="00F5363B"/>
    <w:rsid w:val="00F54C4C"/>
    <w:rsid w:val="00F57FE4"/>
    <w:rsid w:val="00F618D9"/>
    <w:rsid w:val="00F62CB5"/>
    <w:rsid w:val="00F664F7"/>
    <w:rsid w:val="00F672B7"/>
    <w:rsid w:val="00F678C0"/>
    <w:rsid w:val="00F67D4E"/>
    <w:rsid w:val="00F70AC0"/>
    <w:rsid w:val="00F714C8"/>
    <w:rsid w:val="00F74143"/>
    <w:rsid w:val="00F805C4"/>
    <w:rsid w:val="00F83556"/>
    <w:rsid w:val="00F867D4"/>
    <w:rsid w:val="00F86EE5"/>
    <w:rsid w:val="00F920E7"/>
    <w:rsid w:val="00F93193"/>
    <w:rsid w:val="00F94253"/>
    <w:rsid w:val="00F94793"/>
    <w:rsid w:val="00F9483C"/>
    <w:rsid w:val="00F96BFF"/>
    <w:rsid w:val="00FA7CA3"/>
    <w:rsid w:val="00FB2081"/>
    <w:rsid w:val="00FB4882"/>
    <w:rsid w:val="00FB4FA8"/>
    <w:rsid w:val="00FB57D2"/>
    <w:rsid w:val="00FB5950"/>
    <w:rsid w:val="00FC04CC"/>
    <w:rsid w:val="00FC06BD"/>
    <w:rsid w:val="00FC0C78"/>
    <w:rsid w:val="00FC1C31"/>
    <w:rsid w:val="00FC6377"/>
    <w:rsid w:val="00FC7A01"/>
    <w:rsid w:val="00FD22BD"/>
    <w:rsid w:val="00FD2532"/>
    <w:rsid w:val="00FD27E6"/>
    <w:rsid w:val="00FD363F"/>
    <w:rsid w:val="00FD3870"/>
    <w:rsid w:val="00FD4922"/>
    <w:rsid w:val="00FD58CB"/>
    <w:rsid w:val="00FD5DE9"/>
    <w:rsid w:val="00FE0169"/>
    <w:rsid w:val="00FE418B"/>
    <w:rsid w:val="00FE7998"/>
    <w:rsid w:val="00FF2C35"/>
    <w:rsid w:val="00FF5C1F"/>
    <w:rsid w:val="00FF7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E33A57"/>
  <w15:chartTrackingRefBased/>
  <w15:docId w15:val="{2C357D28-1531-48C6-9465-98DF08E01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rsid w:val="001B2764"/>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qFormat/>
    <w:rsid w:val="00301A8F"/>
    <w:pPr>
      <w:numPr>
        <w:ilvl w:val="1"/>
      </w:numPr>
      <w:pBdr>
        <w:top w:val="none" w:sz="0" w:space="0" w:color="auto"/>
      </w:pBdr>
      <w:spacing w:before="180"/>
      <w:ind w:left="0" w:firstLine="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Revision">
    <w:name w:val="Revision"/>
    <w:hidden/>
    <w:uiPriority w:val="99"/>
    <w:semiHidden/>
    <w:rsid w:val="00C052E0"/>
    <w:rPr>
      <w:lang w:val="en-GB" w:eastAsia="ko-KR"/>
    </w:rPr>
  </w:style>
  <w:style w:type="paragraph" w:styleId="Quote">
    <w:name w:val="Quote"/>
    <w:basedOn w:val="Normal"/>
    <w:next w:val="Normal"/>
    <w:link w:val="QuoteChar"/>
    <w:uiPriority w:val="29"/>
    <w:qFormat/>
    <w:rsid w:val="00FA7C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7CA3"/>
    <w:rPr>
      <w:i/>
      <w:iCs/>
      <w:color w:val="404040" w:themeColor="text1" w:themeTint="B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286375">
      <w:bodyDiv w:val="1"/>
      <w:marLeft w:val="0"/>
      <w:marRight w:val="0"/>
      <w:marTop w:val="0"/>
      <w:marBottom w:val="0"/>
      <w:divBdr>
        <w:top w:val="none" w:sz="0" w:space="0" w:color="auto"/>
        <w:left w:val="none" w:sz="0" w:space="0" w:color="auto"/>
        <w:bottom w:val="none" w:sz="0" w:space="0" w:color="auto"/>
        <w:right w:val="none" w:sz="0" w:space="0" w:color="auto"/>
      </w:divBdr>
      <w:divsChild>
        <w:div w:id="662858953">
          <w:marLeft w:val="0"/>
          <w:marRight w:val="0"/>
          <w:marTop w:val="0"/>
          <w:marBottom w:val="0"/>
          <w:divBdr>
            <w:top w:val="none" w:sz="0" w:space="0" w:color="auto"/>
            <w:left w:val="none" w:sz="0" w:space="0" w:color="auto"/>
            <w:bottom w:val="none" w:sz="0" w:space="0" w:color="auto"/>
            <w:right w:val="none" w:sz="0" w:space="0" w:color="auto"/>
          </w:divBdr>
        </w:div>
      </w:divsChild>
    </w:div>
    <w:div w:id="402796982">
      <w:bodyDiv w:val="1"/>
      <w:marLeft w:val="0"/>
      <w:marRight w:val="0"/>
      <w:marTop w:val="0"/>
      <w:marBottom w:val="0"/>
      <w:divBdr>
        <w:top w:val="none" w:sz="0" w:space="0" w:color="auto"/>
        <w:left w:val="none" w:sz="0" w:space="0" w:color="auto"/>
        <w:bottom w:val="none" w:sz="0" w:space="0" w:color="auto"/>
        <w:right w:val="none" w:sz="0" w:space="0" w:color="auto"/>
      </w:divBdr>
      <w:divsChild>
        <w:div w:id="287397808">
          <w:marLeft w:val="0"/>
          <w:marRight w:val="0"/>
          <w:marTop w:val="0"/>
          <w:marBottom w:val="0"/>
          <w:divBdr>
            <w:top w:val="none" w:sz="0" w:space="0" w:color="auto"/>
            <w:left w:val="none" w:sz="0" w:space="0" w:color="auto"/>
            <w:bottom w:val="none" w:sz="0" w:space="0" w:color="auto"/>
            <w:right w:val="none" w:sz="0" w:space="0" w:color="auto"/>
          </w:divBdr>
          <w:divsChild>
            <w:div w:id="106294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522686">
      <w:bodyDiv w:val="1"/>
      <w:marLeft w:val="0"/>
      <w:marRight w:val="0"/>
      <w:marTop w:val="0"/>
      <w:marBottom w:val="0"/>
      <w:divBdr>
        <w:top w:val="none" w:sz="0" w:space="0" w:color="auto"/>
        <w:left w:val="none" w:sz="0" w:space="0" w:color="auto"/>
        <w:bottom w:val="none" w:sz="0" w:space="0" w:color="auto"/>
        <w:right w:val="none" w:sz="0" w:space="0" w:color="auto"/>
      </w:divBdr>
    </w:div>
    <w:div w:id="621307270">
      <w:bodyDiv w:val="1"/>
      <w:marLeft w:val="0"/>
      <w:marRight w:val="0"/>
      <w:marTop w:val="0"/>
      <w:marBottom w:val="0"/>
      <w:divBdr>
        <w:top w:val="none" w:sz="0" w:space="0" w:color="auto"/>
        <w:left w:val="none" w:sz="0" w:space="0" w:color="auto"/>
        <w:bottom w:val="none" w:sz="0" w:space="0" w:color="auto"/>
        <w:right w:val="none" w:sz="0" w:space="0" w:color="auto"/>
      </w:divBdr>
      <w:divsChild>
        <w:div w:id="858128455">
          <w:marLeft w:val="0"/>
          <w:marRight w:val="0"/>
          <w:marTop w:val="0"/>
          <w:marBottom w:val="0"/>
          <w:divBdr>
            <w:top w:val="none" w:sz="0" w:space="0" w:color="auto"/>
            <w:left w:val="none" w:sz="0" w:space="0" w:color="auto"/>
            <w:bottom w:val="none" w:sz="0" w:space="0" w:color="auto"/>
            <w:right w:val="none" w:sz="0" w:space="0" w:color="auto"/>
          </w:divBdr>
          <w:divsChild>
            <w:div w:id="2135711250">
              <w:marLeft w:val="0"/>
              <w:marRight w:val="0"/>
              <w:marTop w:val="0"/>
              <w:marBottom w:val="0"/>
              <w:divBdr>
                <w:top w:val="none" w:sz="0" w:space="0" w:color="auto"/>
                <w:left w:val="none" w:sz="0" w:space="0" w:color="auto"/>
                <w:bottom w:val="none" w:sz="0" w:space="0" w:color="auto"/>
                <w:right w:val="none" w:sz="0" w:space="0" w:color="auto"/>
              </w:divBdr>
            </w:div>
            <w:div w:id="254899052">
              <w:marLeft w:val="0"/>
              <w:marRight w:val="0"/>
              <w:marTop w:val="0"/>
              <w:marBottom w:val="0"/>
              <w:divBdr>
                <w:top w:val="none" w:sz="0" w:space="0" w:color="auto"/>
                <w:left w:val="none" w:sz="0" w:space="0" w:color="auto"/>
                <w:bottom w:val="none" w:sz="0" w:space="0" w:color="auto"/>
                <w:right w:val="none" w:sz="0" w:space="0" w:color="auto"/>
              </w:divBdr>
            </w:div>
            <w:div w:id="366837192">
              <w:marLeft w:val="0"/>
              <w:marRight w:val="0"/>
              <w:marTop w:val="0"/>
              <w:marBottom w:val="0"/>
              <w:divBdr>
                <w:top w:val="none" w:sz="0" w:space="0" w:color="auto"/>
                <w:left w:val="none" w:sz="0" w:space="0" w:color="auto"/>
                <w:bottom w:val="none" w:sz="0" w:space="0" w:color="auto"/>
                <w:right w:val="none" w:sz="0" w:space="0" w:color="auto"/>
              </w:divBdr>
            </w:div>
            <w:div w:id="525172734">
              <w:marLeft w:val="0"/>
              <w:marRight w:val="0"/>
              <w:marTop w:val="0"/>
              <w:marBottom w:val="0"/>
              <w:divBdr>
                <w:top w:val="none" w:sz="0" w:space="0" w:color="auto"/>
                <w:left w:val="none" w:sz="0" w:space="0" w:color="auto"/>
                <w:bottom w:val="none" w:sz="0" w:space="0" w:color="auto"/>
                <w:right w:val="none" w:sz="0" w:space="0" w:color="auto"/>
              </w:divBdr>
            </w:div>
            <w:div w:id="1954283954">
              <w:marLeft w:val="0"/>
              <w:marRight w:val="0"/>
              <w:marTop w:val="0"/>
              <w:marBottom w:val="0"/>
              <w:divBdr>
                <w:top w:val="none" w:sz="0" w:space="0" w:color="auto"/>
                <w:left w:val="none" w:sz="0" w:space="0" w:color="auto"/>
                <w:bottom w:val="none" w:sz="0" w:space="0" w:color="auto"/>
                <w:right w:val="none" w:sz="0" w:space="0" w:color="auto"/>
              </w:divBdr>
            </w:div>
            <w:div w:id="576552640">
              <w:marLeft w:val="0"/>
              <w:marRight w:val="0"/>
              <w:marTop w:val="0"/>
              <w:marBottom w:val="0"/>
              <w:divBdr>
                <w:top w:val="none" w:sz="0" w:space="0" w:color="auto"/>
                <w:left w:val="none" w:sz="0" w:space="0" w:color="auto"/>
                <w:bottom w:val="none" w:sz="0" w:space="0" w:color="auto"/>
                <w:right w:val="none" w:sz="0" w:space="0" w:color="auto"/>
              </w:divBdr>
            </w:div>
            <w:div w:id="97021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066060">
      <w:bodyDiv w:val="1"/>
      <w:marLeft w:val="0"/>
      <w:marRight w:val="0"/>
      <w:marTop w:val="0"/>
      <w:marBottom w:val="0"/>
      <w:divBdr>
        <w:top w:val="none" w:sz="0" w:space="0" w:color="auto"/>
        <w:left w:val="none" w:sz="0" w:space="0" w:color="auto"/>
        <w:bottom w:val="none" w:sz="0" w:space="0" w:color="auto"/>
        <w:right w:val="none" w:sz="0" w:space="0" w:color="auto"/>
      </w:divBdr>
      <w:divsChild>
        <w:div w:id="944922338">
          <w:marLeft w:val="0"/>
          <w:marRight w:val="0"/>
          <w:marTop w:val="0"/>
          <w:marBottom w:val="0"/>
          <w:divBdr>
            <w:top w:val="none" w:sz="0" w:space="0" w:color="auto"/>
            <w:left w:val="none" w:sz="0" w:space="0" w:color="auto"/>
            <w:bottom w:val="none" w:sz="0" w:space="0" w:color="auto"/>
            <w:right w:val="none" w:sz="0" w:space="0" w:color="auto"/>
          </w:divBdr>
        </w:div>
      </w:divsChild>
    </w:div>
    <w:div w:id="1007751395">
      <w:bodyDiv w:val="1"/>
      <w:marLeft w:val="0"/>
      <w:marRight w:val="0"/>
      <w:marTop w:val="0"/>
      <w:marBottom w:val="0"/>
      <w:divBdr>
        <w:top w:val="none" w:sz="0" w:space="0" w:color="auto"/>
        <w:left w:val="none" w:sz="0" w:space="0" w:color="auto"/>
        <w:bottom w:val="none" w:sz="0" w:space="0" w:color="auto"/>
        <w:right w:val="none" w:sz="0" w:space="0" w:color="auto"/>
      </w:divBdr>
      <w:divsChild>
        <w:div w:id="1765495965">
          <w:marLeft w:val="0"/>
          <w:marRight w:val="0"/>
          <w:marTop w:val="0"/>
          <w:marBottom w:val="0"/>
          <w:divBdr>
            <w:top w:val="none" w:sz="0" w:space="0" w:color="auto"/>
            <w:left w:val="none" w:sz="0" w:space="0" w:color="auto"/>
            <w:bottom w:val="none" w:sz="0" w:space="0" w:color="auto"/>
            <w:right w:val="none" w:sz="0" w:space="0" w:color="auto"/>
          </w:divBdr>
          <w:divsChild>
            <w:div w:id="91994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112711">
      <w:bodyDiv w:val="1"/>
      <w:marLeft w:val="0"/>
      <w:marRight w:val="0"/>
      <w:marTop w:val="0"/>
      <w:marBottom w:val="0"/>
      <w:divBdr>
        <w:top w:val="none" w:sz="0" w:space="0" w:color="auto"/>
        <w:left w:val="none" w:sz="0" w:space="0" w:color="auto"/>
        <w:bottom w:val="none" w:sz="0" w:space="0" w:color="auto"/>
        <w:right w:val="none" w:sz="0" w:space="0" w:color="auto"/>
      </w:divBdr>
      <w:divsChild>
        <w:div w:id="774978466">
          <w:marLeft w:val="0"/>
          <w:marRight w:val="0"/>
          <w:marTop w:val="0"/>
          <w:marBottom w:val="0"/>
          <w:divBdr>
            <w:top w:val="none" w:sz="0" w:space="0" w:color="auto"/>
            <w:left w:val="none" w:sz="0" w:space="0" w:color="auto"/>
            <w:bottom w:val="none" w:sz="0" w:space="0" w:color="auto"/>
            <w:right w:val="none" w:sz="0" w:space="0" w:color="auto"/>
          </w:divBdr>
        </w:div>
      </w:divsChild>
    </w:div>
    <w:div w:id="1398282218">
      <w:bodyDiv w:val="1"/>
      <w:marLeft w:val="0"/>
      <w:marRight w:val="0"/>
      <w:marTop w:val="0"/>
      <w:marBottom w:val="0"/>
      <w:divBdr>
        <w:top w:val="none" w:sz="0" w:space="0" w:color="auto"/>
        <w:left w:val="none" w:sz="0" w:space="0" w:color="auto"/>
        <w:bottom w:val="none" w:sz="0" w:space="0" w:color="auto"/>
        <w:right w:val="none" w:sz="0" w:space="0" w:color="auto"/>
      </w:divBdr>
    </w:div>
    <w:div w:id="1539976162">
      <w:bodyDiv w:val="1"/>
      <w:marLeft w:val="0"/>
      <w:marRight w:val="0"/>
      <w:marTop w:val="0"/>
      <w:marBottom w:val="0"/>
      <w:divBdr>
        <w:top w:val="none" w:sz="0" w:space="0" w:color="auto"/>
        <w:left w:val="none" w:sz="0" w:space="0" w:color="auto"/>
        <w:bottom w:val="none" w:sz="0" w:space="0" w:color="auto"/>
        <w:right w:val="none" w:sz="0" w:space="0" w:color="auto"/>
      </w:divBdr>
      <w:divsChild>
        <w:div w:id="218447195">
          <w:marLeft w:val="0"/>
          <w:marRight w:val="0"/>
          <w:marTop w:val="0"/>
          <w:marBottom w:val="0"/>
          <w:divBdr>
            <w:top w:val="none" w:sz="0" w:space="0" w:color="auto"/>
            <w:left w:val="none" w:sz="0" w:space="0" w:color="auto"/>
            <w:bottom w:val="none" w:sz="0" w:space="0" w:color="auto"/>
            <w:right w:val="none" w:sz="0" w:space="0" w:color="auto"/>
          </w:divBdr>
        </w:div>
      </w:divsChild>
    </w:div>
    <w:div w:id="1541358390">
      <w:bodyDiv w:val="1"/>
      <w:marLeft w:val="0"/>
      <w:marRight w:val="0"/>
      <w:marTop w:val="0"/>
      <w:marBottom w:val="0"/>
      <w:divBdr>
        <w:top w:val="none" w:sz="0" w:space="0" w:color="auto"/>
        <w:left w:val="none" w:sz="0" w:space="0" w:color="auto"/>
        <w:bottom w:val="none" w:sz="0" w:space="0" w:color="auto"/>
        <w:right w:val="none" w:sz="0" w:space="0" w:color="auto"/>
      </w:divBdr>
      <w:divsChild>
        <w:div w:id="1032923558">
          <w:marLeft w:val="0"/>
          <w:marRight w:val="0"/>
          <w:marTop w:val="0"/>
          <w:marBottom w:val="0"/>
          <w:divBdr>
            <w:top w:val="none" w:sz="0" w:space="0" w:color="auto"/>
            <w:left w:val="none" w:sz="0" w:space="0" w:color="auto"/>
            <w:bottom w:val="none" w:sz="0" w:space="0" w:color="auto"/>
            <w:right w:val="none" w:sz="0" w:space="0" w:color="auto"/>
          </w:divBdr>
          <w:divsChild>
            <w:div w:id="80520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328613">
      <w:bodyDiv w:val="1"/>
      <w:marLeft w:val="0"/>
      <w:marRight w:val="0"/>
      <w:marTop w:val="0"/>
      <w:marBottom w:val="0"/>
      <w:divBdr>
        <w:top w:val="none" w:sz="0" w:space="0" w:color="auto"/>
        <w:left w:val="none" w:sz="0" w:space="0" w:color="auto"/>
        <w:bottom w:val="none" w:sz="0" w:space="0" w:color="auto"/>
        <w:right w:val="none" w:sz="0" w:space="0" w:color="auto"/>
      </w:divBdr>
      <w:divsChild>
        <w:div w:id="1556895169">
          <w:marLeft w:val="0"/>
          <w:marRight w:val="0"/>
          <w:marTop w:val="0"/>
          <w:marBottom w:val="0"/>
          <w:divBdr>
            <w:top w:val="none" w:sz="0" w:space="0" w:color="auto"/>
            <w:left w:val="none" w:sz="0" w:space="0" w:color="auto"/>
            <w:bottom w:val="none" w:sz="0" w:space="0" w:color="auto"/>
            <w:right w:val="none" w:sz="0" w:space="0" w:color="auto"/>
          </w:divBdr>
          <w:divsChild>
            <w:div w:id="1200056">
              <w:marLeft w:val="0"/>
              <w:marRight w:val="0"/>
              <w:marTop w:val="0"/>
              <w:marBottom w:val="0"/>
              <w:divBdr>
                <w:top w:val="none" w:sz="0" w:space="0" w:color="auto"/>
                <w:left w:val="none" w:sz="0" w:space="0" w:color="auto"/>
                <w:bottom w:val="none" w:sz="0" w:space="0" w:color="auto"/>
                <w:right w:val="none" w:sz="0" w:space="0" w:color="auto"/>
              </w:divBdr>
            </w:div>
            <w:div w:id="1619028803">
              <w:marLeft w:val="0"/>
              <w:marRight w:val="0"/>
              <w:marTop w:val="0"/>
              <w:marBottom w:val="0"/>
              <w:divBdr>
                <w:top w:val="none" w:sz="0" w:space="0" w:color="auto"/>
                <w:left w:val="none" w:sz="0" w:space="0" w:color="auto"/>
                <w:bottom w:val="none" w:sz="0" w:space="0" w:color="auto"/>
                <w:right w:val="none" w:sz="0" w:space="0" w:color="auto"/>
              </w:divBdr>
            </w:div>
            <w:div w:id="337661841">
              <w:marLeft w:val="0"/>
              <w:marRight w:val="0"/>
              <w:marTop w:val="0"/>
              <w:marBottom w:val="0"/>
              <w:divBdr>
                <w:top w:val="none" w:sz="0" w:space="0" w:color="auto"/>
                <w:left w:val="none" w:sz="0" w:space="0" w:color="auto"/>
                <w:bottom w:val="none" w:sz="0" w:space="0" w:color="auto"/>
                <w:right w:val="none" w:sz="0" w:space="0" w:color="auto"/>
              </w:divBdr>
            </w:div>
            <w:div w:id="158621728">
              <w:marLeft w:val="0"/>
              <w:marRight w:val="0"/>
              <w:marTop w:val="0"/>
              <w:marBottom w:val="0"/>
              <w:divBdr>
                <w:top w:val="none" w:sz="0" w:space="0" w:color="auto"/>
                <w:left w:val="none" w:sz="0" w:space="0" w:color="auto"/>
                <w:bottom w:val="none" w:sz="0" w:space="0" w:color="auto"/>
                <w:right w:val="none" w:sz="0" w:space="0" w:color="auto"/>
              </w:divBdr>
            </w:div>
            <w:div w:id="1414814175">
              <w:marLeft w:val="0"/>
              <w:marRight w:val="0"/>
              <w:marTop w:val="0"/>
              <w:marBottom w:val="0"/>
              <w:divBdr>
                <w:top w:val="none" w:sz="0" w:space="0" w:color="auto"/>
                <w:left w:val="none" w:sz="0" w:space="0" w:color="auto"/>
                <w:bottom w:val="none" w:sz="0" w:space="0" w:color="auto"/>
                <w:right w:val="none" w:sz="0" w:space="0" w:color="auto"/>
              </w:divBdr>
            </w:div>
            <w:div w:id="185002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175475">
      <w:bodyDiv w:val="1"/>
      <w:marLeft w:val="0"/>
      <w:marRight w:val="0"/>
      <w:marTop w:val="0"/>
      <w:marBottom w:val="0"/>
      <w:divBdr>
        <w:top w:val="none" w:sz="0" w:space="0" w:color="auto"/>
        <w:left w:val="none" w:sz="0" w:space="0" w:color="auto"/>
        <w:bottom w:val="none" w:sz="0" w:space="0" w:color="auto"/>
        <w:right w:val="none" w:sz="0" w:space="0" w:color="auto"/>
      </w:divBdr>
      <w:divsChild>
        <w:div w:id="2035888184">
          <w:marLeft w:val="0"/>
          <w:marRight w:val="0"/>
          <w:marTop w:val="0"/>
          <w:marBottom w:val="0"/>
          <w:divBdr>
            <w:top w:val="none" w:sz="0" w:space="0" w:color="auto"/>
            <w:left w:val="none" w:sz="0" w:space="0" w:color="auto"/>
            <w:bottom w:val="none" w:sz="0" w:space="0" w:color="auto"/>
            <w:right w:val="none" w:sz="0" w:space="0" w:color="auto"/>
          </w:divBdr>
          <w:divsChild>
            <w:div w:id="44061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575905">
      <w:bodyDiv w:val="1"/>
      <w:marLeft w:val="0"/>
      <w:marRight w:val="0"/>
      <w:marTop w:val="0"/>
      <w:marBottom w:val="0"/>
      <w:divBdr>
        <w:top w:val="none" w:sz="0" w:space="0" w:color="auto"/>
        <w:left w:val="none" w:sz="0" w:space="0" w:color="auto"/>
        <w:bottom w:val="none" w:sz="0" w:space="0" w:color="auto"/>
        <w:right w:val="none" w:sz="0" w:space="0" w:color="auto"/>
      </w:divBdr>
      <w:divsChild>
        <w:div w:id="111749849">
          <w:marLeft w:val="0"/>
          <w:marRight w:val="0"/>
          <w:marTop w:val="0"/>
          <w:marBottom w:val="0"/>
          <w:divBdr>
            <w:top w:val="none" w:sz="0" w:space="0" w:color="auto"/>
            <w:left w:val="none" w:sz="0" w:space="0" w:color="auto"/>
            <w:bottom w:val="none" w:sz="0" w:space="0" w:color="auto"/>
            <w:right w:val="none" w:sz="0" w:space="0" w:color="auto"/>
          </w:divBdr>
          <w:divsChild>
            <w:div w:id="142877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043728">
      <w:bodyDiv w:val="1"/>
      <w:marLeft w:val="0"/>
      <w:marRight w:val="0"/>
      <w:marTop w:val="0"/>
      <w:marBottom w:val="0"/>
      <w:divBdr>
        <w:top w:val="none" w:sz="0" w:space="0" w:color="auto"/>
        <w:left w:val="none" w:sz="0" w:space="0" w:color="auto"/>
        <w:bottom w:val="none" w:sz="0" w:space="0" w:color="auto"/>
        <w:right w:val="none" w:sz="0" w:space="0" w:color="auto"/>
      </w:divBdr>
      <w:divsChild>
        <w:div w:id="115950676">
          <w:marLeft w:val="0"/>
          <w:marRight w:val="0"/>
          <w:marTop w:val="0"/>
          <w:marBottom w:val="0"/>
          <w:divBdr>
            <w:top w:val="none" w:sz="0" w:space="0" w:color="auto"/>
            <w:left w:val="none" w:sz="0" w:space="0" w:color="auto"/>
            <w:bottom w:val="none" w:sz="0" w:space="0" w:color="auto"/>
            <w:right w:val="none" w:sz="0" w:space="0" w:color="auto"/>
          </w:divBdr>
          <w:divsChild>
            <w:div w:id="127907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916714">
      <w:bodyDiv w:val="1"/>
      <w:marLeft w:val="0"/>
      <w:marRight w:val="0"/>
      <w:marTop w:val="0"/>
      <w:marBottom w:val="0"/>
      <w:divBdr>
        <w:top w:val="none" w:sz="0" w:space="0" w:color="auto"/>
        <w:left w:val="none" w:sz="0" w:space="0" w:color="auto"/>
        <w:bottom w:val="none" w:sz="0" w:space="0" w:color="auto"/>
        <w:right w:val="none" w:sz="0" w:space="0" w:color="auto"/>
      </w:divBdr>
      <w:divsChild>
        <w:div w:id="19617633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2668</TotalTime>
  <Pages>6</Pages>
  <Words>1193</Words>
  <Characters>6643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
  <cp:lastModifiedBy>吴宁航</cp:lastModifiedBy>
  <cp:revision>324</cp:revision>
  <dcterms:created xsi:type="dcterms:W3CDTF">2023-03-19T04:44:00Z</dcterms:created>
  <dcterms:modified xsi:type="dcterms:W3CDTF">2023-03-23T13:38:00Z</dcterms:modified>
</cp:coreProperties>
</file>